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ADE9D" w14:textId="77777777" w:rsidR="003B483D" w:rsidRDefault="003B483D" w:rsidP="003B483D">
      <w:pPr>
        <w:tabs>
          <w:tab w:val="left" w:pos="7770"/>
        </w:tabs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1ED57B62" wp14:editId="7EEB1393">
            <wp:simplePos x="0" y="0"/>
            <wp:positionH relativeFrom="column">
              <wp:posOffset>-147955</wp:posOffset>
            </wp:positionH>
            <wp:positionV relativeFrom="paragraph">
              <wp:posOffset>502285</wp:posOffset>
            </wp:positionV>
            <wp:extent cx="695325" cy="80010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</w:p>
    <w:tbl>
      <w:tblPr>
        <w:tblW w:w="0" w:type="auto"/>
        <w:tblInd w:w="1101" w:type="dxa"/>
        <w:tblBorders>
          <w:bottom w:val="thickThinSmallGap" w:sz="18" w:space="0" w:color="632423"/>
          <w:insideH w:val="thickThinSmallGap" w:sz="18" w:space="0" w:color="632423"/>
          <w:insideV w:val="thickThinSmallGap" w:sz="18" w:space="0" w:color="632423"/>
        </w:tblBorders>
        <w:tblLook w:val="04A0" w:firstRow="1" w:lastRow="0" w:firstColumn="1" w:lastColumn="0" w:noHBand="0" w:noVBand="1"/>
      </w:tblPr>
      <w:tblGrid>
        <w:gridCol w:w="8111"/>
      </w:tblGrid>
      <w:tr w:rsidR="003B483D" w:rsidRPr="00175EA8" w14:paraId="16579971" w14:textId="77777777" w:rsidTr="00183351">
        <w:tc>
          <w:tcPr>
            <w:tcW w:w="8111" w:type="dxa"/>
          </w:tcPr>
          <w:p w14:paraId="363B2718" w14:textId="77777777" w:rsidR="003B483D" w:rsidRPr="001815AA" w:rsidRDefault="003B483D" w:rsidP="00183351">
            <w:pPr>
              <w:tabs>
                <w:tab w:val="center" w:pos="4498"/>
                <w:tab w:val="left" w:pos="6735"/>
              </w:tabs>
              <w:jc w:val="center"/>
              <w:rPr>
                <w:rFonts w:ascii="Cambria" w:hAnsi="Cambria"/>
                <w:sz w:val="36"/>
                <w:szCs w:val="36"/>
              </w:rPr>
            </w:pPr>
            <w:r w:rsidRPr="0023563D">
              <w:rPr>
                <w:rFonts w:ascii="Cambria" w:hAnsi="Cambria"/>
                <w:sz w:val="36"/>
                <w:szCs w:val="36"/>
              </w:rPr>
              <w:t>Starostwo Powiatowe w Zgierzu</w:t>
            </w:r>
          </w:p>
        </w:tc>
      </w:tr>
    </w:tbl>
    <w:p w14:paraId="39A62FBC" w14:textId="77777777" w:rsidR="003B483D" w:rsidRPr="00B358A6" w:rsidRDefault="003B483D" w:rsidP="003B483D">
      <w:pPr>
        <w:pStyle w:val="Nagwek"/>
        <w:jc w:val="center"/>
        <w:rPr>
          <w:sz w:val="8"/>
          <w:szCs w:val="8"/>
        </w:rPr>
      </w:pPr>
    </w:p>
    <w:tbl>
      <w:tblPr>
        <w:tblW w:w="8287" w:type="dxa"/>
        <w:tblInd w:w="893" w:type="dxa"/>
        <w:tblLook w:val="04A0" w:firstRow="1" w:lastRow="0" w:firstColumn="1" w:lastColumn="0" w:noHBand="0" w:noVBand="1"/>
      </w:tblPr>
      <w:tblGrid>
        <w:gridCol w:w="8287"/>
      </w:tblGrid>
      <w:tr w:rsidR="003B483D" w:rsidRPr="00175EA8" w14:paraId="1472CC3E" w14:textId="77777777" w:rsidTr="00183351">
        <w:tc>
          <w:tcPr>
            <w:tcW w:w="8287" w:type="dxa"/>
          </w:tcPr>
          <w:p w14:paraId="3782152A" w14:textId="77777777" w:rsidR="003B483D" w:rsidRPr="00175EA8" w:rsidRDefault="003B483D" w:rsidP="00183351">
            <w:pPr>
              <w:pStyle w:val="Tekstpodstawowy"/>
              <w:tabs>
                <w:tab w:val="right" w:pos="9072"/>
              </w:tabs>
              <w:snapToGrid w:val="0"/>
              <w:spacing w:line="276" w:lineRule="auto"/>
              <w:ind w:right="-40"/>
              <w:jc w:val="center"/>
              <w:rPr>
                <w:rFonts w:ascii="Cambria" w:hAnsi="Cambria" w:cs="Tahoma"/>
                <w:bCs/>
                <w:szCs w:val="22"/>
              </w:rPr>
            </w:pPr>
            <w:r w:rsidRPr="00175EA8">
              <w:rPr>
                <w:rFonts w:ascii="Cambria" w:hAnsi="Cambria" w:cs="Tahoma"/>
                <w:bCs/>
                <w:szCs w:val="22"/>
              </w:rPr>
              <w:t xml:space="preserve">95-100 Zgierz, ul. Sadowa 6a   </w:t>
            </w:r>
          </w:p>
        </w:tc>
      </w:tr>
      <w:tr w:rsidR="003B483D" w:rsidRPr="00E97A58" w14:paraId="3C67768A" w14:textId="77777777" w:rsidTr="00183351">
        <w:tc>
          <w:tcPr>
            <w:tcW w:w="8287" w:type="dxa"/>
          </w:tcPr>
          <w:p w14:paraId="13123427" w14:textId="77777777" w:rsidR="003B483D" w:rsidRPr="00E97A58" w:rsidRDefault="003B483D" w:rsidP="00183351">
            <w:pPr>
              <w:pStyle w:val="Tekstpodstawowy"/>
              <w:tabs>
                <w:tab w:val="right" w:pos="9072"/>
              </w:tabs>
              <w:snapToGrid w:val="0"/>
              <w:spacing w:line="276" w:lineRule="auto"/>
              <w:ind w:right="-40"/>
              <w:jc w:val="center"/>
              <w:rPr>
                <w:rFonts w:ascii="Cambria" w:hAnsi="Cambria" w:cs="Tahoma"/>
                <w:bCs/>
                <w:szCs w:val="22"/>
                <w:lang w:val="en-US"/>
              </w:rPr>
            </w:pPr>
            <w:r w:rsidRPr="00CC7DA7">
              <w:rPr>
                <w:rFonts w:ascii="Cambria" w:hAnsi="Cambria" w:cs="Tahoma"/>
                <w:bCs/>
                <w:szCs w:val="22"/>
                <w:lang w:val="en-US"/>
              </w:rPr>
              <w:t xml:space="preserve">tel. (42) 288 81 00,  fax </w:t>
            </w:r>
            <w:r w:rsidRPr="00E97A58">
              <w:rPr>
                <w:rFonts w:ascii="Cambria" w:hAnsi="Cambria" w:cs="Tahoma"/>
                <w:bCs/>
                <w:szCs w:val="22"/>
                <w:lang w:val="en-US"/>
              </w:rPr>
              <w:t xml:space="preserve">(42) </w:t>
            </w:r>
            <w:r>
              <w:rPr>
                <w:rFonts w:ascii="Cambria" w:hAnsi="Cambria" w:cs="Tahoma"/>
                <w:bCs/>
                <w:szCs w:val="22"/>
                <w:lang w:val="en-US"/>
              </w:rPr>
              <w:t>719</w:t>
            </w:r>
            <w:r w:rsidRPr="00E97A58">
              <w:rPr>
                <w:rFonts w:ascii="Cambria" w:hAnsi="Cambria" w:cs="Tahoma"/>
                <w:bCs/>
                <w:szCs w:val="22"/>
                <w:lang w:val="en-US"/>
              </w:rPr>
              <w:t xml:space="preserve"> </w:t>
            </w:r>
            <w:r>
              <w:rPr>
                <w:rFonts w:ascii="Cambria" w:hAnsi="Cambria" w:cs="Tahoma"/>
                <w:bCs/>
                <w:szCs w:val="22"/>
                <w:lang w:val="en-US"/>
              </w:rPr>
              <w:t>08</w:t>
            </w:r>
            <w:r w:rsidRPr="00E97A58">
              <w:rPr>
                <w:rFonts w:ascii="Cambria" w:hAnsi="Cambria" w:cs="Tahoma"/>
                <w:bCs/>
                <w:szCs w:val="22"/>
                <w:lang w:val="en-US"/>
              </w:rPr>
              <w:t xml:space="preserve"> </w:t>
            </w:r>
            <w:r>
              <w:rPr>
                <w:rFonts w:ascii="Cambria" w:hAnsi="Cambria" w:cs="Tahoma"/>
                <w:bCs/>
                <w:szCs w:val="22"/>
                <w:lang w:val="en-US"/>
              </w:rPr>
              <w:t>16</w:t>
            </w:r>
          </w:p>
        </w:tc>
      </w:tr>
      <w:tr w:rsidR="003B483D" w:rsidRPr="00E97A58" w14:paraId="46E1145E" w14:textId="77777777" w:rsidTr="00183351">
        <w:tc>
          <w:tcPr>
            <w:tcW w:w="8287" w:type="dxa"/>
          </w:tcPr>
          <w:p w14:paraId="683B52B7" w14:textId="77777777" w:rsidR="003B483D" w:rsidRPr="00CD1D5C" w:rsidRDefault="003B483D" w:rsidP="00183351">
            <w:pPr>
              <w:pStyle w:val="Nagwek"/>
              <w:snapToGrid w:val="0"/>
              <w:spacing w:line="276" w:lineRule="auto"/>
              <w:ind w:right="-40"/>
              <w:jc w:val="center"/>
              <w:rPr>
                <w:rFonts w:ascii="Cambria" w:hAnsi="Cambria" w:cs="Tahoma"/>
                <w:bCs/>
              </w:rPr>
            </w:pPr>
            <w:r w:rsidRPr="00CD1D5C">
              <w:rPr>
                <w:rFonts w:ascii="Cambria" w:hAnsi="Cambria" w:cs="Tahoma"/>
              </w:rPr>
              <w:t>starostwo@powiat.zgierz.pl</w:t>
            </w:r>
            <w:r w:rsidRPr="00CD1D5C">
              <w:rPr>
                <w:rFonts w:ascii="Cambria" w:hAnsi="Cambria" w:cs="Tahoma"/>
                <w:bCs/>
              </w:rPr>
              <w:t>,    www.powiat.zgierz.pl</w:t>
            </w:r>
          </w:p>
        </w:tc>
      </w:tr>
    </w:tbl>
    <w:p w14:paraId="43D7247A" w14:textId="77777777" w:rsidR="003B483D" w:rsidRPr="00CD1D5C" w:rsidRDefault="003B483D" w:rsidP="003B483D">
      <w:pPr>
        <w:pStyle w:val="Nagwek"/>
        <w:rPr>
          <w:sz w:val="6"/>
          <w:szCs w:val="6"/>
        </w:rPr>
      </w:pPr>
    </w:p>
    <w:p w14:paraId="2F9F3D5B" w14:textId="77777777" w:rsidR="003B483D" w:rsidRPr="00946510" w:rsidRDefault="003B483D" w:rsidP="003B483D">
      <w:pPr>
        <w:pStyle w:val="Nagwek"/>
        <w:tabs>
          <w:tab w:val="clear" w:pos="4536"/>
          <w:tab w:val="clear" w:pos="9072"/>
        </w:tabs>
        <w:jc w:val="center"/>
        <w:rPr>
          <w:rFonts w:ascii="Verdana" w:hAnsi="Verdana"/>
        </w:rPr>
      </w:pPr>
    </w:p>
    <w:p w14:paraId="0B018828" w14:textId="77777777" w:rsidR="003B483D" w:rsidRDefault="003B483D" w:rsidP="003B483D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54D10D91" w14:textId="77777777" w:rsidR="003B483D" w:rsidRDefault="003B483D" w:rsidP="003B483D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730265DD" w14:textId="77777777" w:rsidR="003B483D" w:rsidRDefault="003B483D" w:rsidP="003B483D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3E0AC898" w14:textId="77777777" w:rsidR="003B483D" w:rsidRDefault="003B483D" w:rsidP="003B483D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3EBE4C0E" w14:textId="77777777" w:rsidR="003B483D" w:rsidRDefault="003B483D" w:rsidP="003B483D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257890F3" w14:textId="77777777" w:rsidR="003B483D" w:rsidRDefault="003B483D" w:rsidP="003B483D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1D5D8848" w14:textId="77777777" w:rsidR="003B483D" w:rsidRDefault="003B483D" w:rsidP="003B483D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2841E901" w14:textId="77777777" w:rsidR="003B483D" w:rsidRDefault="003B483D" w:rsidP="003B483D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0394A3B5" w14:textId="77777777" w:rsidR="003B483D" w:rsidRDefault="003B483D" w:rsidP="003B483D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78591025" w14:textId="77777777" w:rsidR="003B483D" w:rsidRDefault="003B483D" w:rsidP="003B483D">
      <w:pPr>
        <w:pStyle w:val="Nagwek"/>
        <w:tabs>
          <w:tab w:val="left" w:pos="708"/>
        </w:tabs>
        <w:jc w:val="center"/>
        <w:rPr>
          <w:rFonts w:ascii="Verdana" w:hAnsi="Verdana"/>
        </w:rPr>
      </w:pPr>
    </w:p>
    <w:p w14:paraId="0BCD60E4" w14:textId="77777777" w:rsidR="003B483D" w:rsidRDefault="003B483D" w:rsidP="003B483D">
      <w:pPr>
        <w:jc w:val="center"/>
        <w:rPr>
          <w:rFonts w:ascii="Verdana" w:hAnsi="Verdana"/>
          <w:b/>
          <w:color w:val="FF0000"/>
          <w:sz w:val="24"/>
        </w:rPr>
      </w:pPr>
      <w:r>
        <w:rPr>
          <w:rFonts w:ascii="Verdana" w:hAnsi="Verdana"/>
          <w:b/>
          <w:sz w:val="24"/>
        </w:rPr>
        <w:t>SPECYFIKACJE TECHNICZNE</w:t>
      </w:r>
    </w:p>
    <w:p w14:paraId="610AD1A2" w14:textId="77777777" w:rsidR="003B483D" w:rsidRDefault="003B483D" w:rsidP="003B483D">
      <w:pPr>
        <w:jc w:val="center"/>
        <w:rPr>
          <w:rFonts w:ascii="Verdana" w:hAnsi="Verdana"/>
          <w:b/>
        </w:rPr>
      </w:pPr>
    </w:p>
    <w:p w14:paraId="771926A3" w14:textId="77777777" w:rsidR="003B483D" w:rsidRPr="005B0897" w:rsidRDefault="003B483D" w:rsidP="003B483D">
      <w:pPr>
        <w:jc w:val="center"/>
        <w:rPr>
          <w:rFonts w:ascii="Verdana" w:hAnsi="Verdana"/>
          <w:b/>
          <w:sz w:val="24"/>
          <w:u w:val="single"/>
        </w:rPr>
      </w:pPr>
    </w:p>
    <w:p w14:paraId="1AEC45E9" w14:textId="77777777" w:rsidR="003B483D" w:rsidRDefault="003B483D" w:rsidP="003B483D">
      <w:pPr>
        <w:jc w:val="center"/>
        <w:rPr>
          <w:rFonts w:ascii="Verdana" w:hAnsi="Verdana"/>
          <w:b/>
        </w:rPr>
      </w:pPr>
    </w:p>
    <w:p w14:paraId="7542B782" w14:textId="7353DAA0" w:rsidR="003B483D" w:rsidRDefault="003B483D" w:rsidP="003B483D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D-07.01.01</w:t>
      </w:r>
    </w:p>
    <w:p w14:paraId="1B86FB74" w14:textId="77777777" w:rsidR="003B483D" w:rsidRDefault="003B483D" w:rsidP="003B483D">
      <w:pPr>
        <w:jc w:val="center"/>
        <w:rPr>
          <w:rFonts w:ascii="Verdana" w:hAnsi="Verdana"/>
        </w:rPr>
      </w:pPr>
    </w:p>
    <w:p w14:paraId="7540B5A7" w14:textId="0D23043F" w:rsidR="003B483D" w:rsidRDefault="003B483D" w:rsidP="003B483D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OZNAKOWANIE POZIOME</w:t>
      </w:r>
    </w:p>
    <w:p w14:paraId="4E85CD1D" w14:textId="77777777" w:rsidR="003B483D" w:rsidRDefault="003B483D" w:rsidP="003B483D">
      <w:pPr>
        <w:jc w:val="center"/>
        <w:rPr>
          <w:rFonts w:ascii="Verdana" w:hAnsi="Verdana"/>
        </w:rPr>
      </w:pPr>
    </w:p>
    <w:p w14:paraId="7E1ABEB4" w14:textId="77777777" w:rsidR="003B483D" w:rsidRDefault="003B483D" w:rsidP="003B483D">
      <w:pPr>
        <w:jc w:val="center"/>
        <w:rPr>
          <w:rFonts w:ascii="Verdana" w:hAnsi="Verdana"/>
        </w:rPr>
      </w:pPr>
    </w:p>
    <w:p w14:paraId="6312F22E" w14:textId="77777777" w:rsidR="003B483D" w:rsidRDefault="003B483D" w:rsidP="003B483D">
      <w:pPr>
        <w:jc w:val="center"/>
        <w:rPr>
          <w:rFonts w:ascii="Verdana" w:hAnsi="Verdana"/>
        </w:rPr>
      </w:pPr>
    </w:p>
    <w:p w14:paraId="68E1B30A" w14:textId="77777777" w:rsidR="003B483D" w:rsidRDefault="003B483D" w:rsidP="003B483D">
      <w:pPr>
        <w:jc w:val="center"/>
        <w:rPr>
          <w:rFonts w:ascii="Verdana" w:hAnsi="Verdana"/>
        </w:rPr>
      </w:pPr>
    </w:p>
    <w:p w14:paraId="359E68CA" w14:textId="77777777" w:rsidR="003B483D" w:rsidRDefault="003B483D" w:rsidP="003B483D">
      <w:pPr>
        <w:jc w:val="center"/>
        <w:rPr>
          <w:rFonts w:ascii="Verdana" w:hAnsi="Verdana"/>
        </w:rPr>
      </w:pPr>
    </w:p>
    <w:p w14:paraId="1926E547" w14:textId="77777777" w:rsidR="003B483D" w:rsidRDefault="003B483D" w:rsidP="003B483D">
      <w:pPr>
        <w:jc w:val="center"/>
        <w:rPr>
          <w:rFonts w:ascii="Verdana" w:hAnsi="Verdana"/>
        </w:rPr>
      </w:pPr>
    </w:p>
    <w:p w14:paraId="04368ABF" w14:textId="77777777" w:rsidR="003B483D" w:rsidRDefault="003B483D" w:rsidP="003B483D">
      <w:pPr>
        <w:jc w:val="center"/>
        <w:rPr>
          <w:rFonts w:ascii="Verdana" w:hAnsi="Verdana"/>
        </w:rPr>
      </w:pPr>
    </w:p>
    <w:p w14:paraId="3B756C79" w14:textId="77777777" w:rsidR="003B483D" w:rsidRDefault="003B483D" w:rsidP="003B483D">
      <w:pPr>
        <w:jc w:val="center"/>
        <w:rPr>
          <w:rFonts w:ascii="Verdana" w:hAnsi="Verdana"/>
        </w:rPr>
      </w:pPr>
    </w:p>
    <w:p w14:paraId="22CF2272" w14:textId="77777777" w:rsidR="003B483D" w:rsidRDefault="003B483D" w:rsidP="003B483D">
      <w:pPr>
        <w:jc w:val="center"/>
        <w:rPr>
          <w:rFonts w:ascii="Verdana" w:hAnsi="Verdana"/>
        </w:rPr>
      </w:pPr>
    </w:p>
    <w:p w14:paraId="7F6923A3" w14:textId="77777777" w:rsidR="003B483D" w:rsidRDefault="003B483D" w:rsidP="003B483D">
      <w:pPr>
        <w:rPr>
          <w:rFonts w:ascii="Verdana" w:hAnsi="Verdana"/>
        </w:rPr>
      </w:pPr>
    </w:p>
    <w:p w14:paraId="7F891534" w14:textId="77777777" w:rsidR="003B483D" w:rsidRDefault="003B483D" w:rsidP="003B483D">
      <w:pPr>
        <w:jc w:val="center"/>
        <w:rPr>
          <w:rFonts w:ascii="Verdana" w:hAnsi="Verdana"/>
        </w:rPr>
      </w:pPr>
    </w:p>
    <w:p w14:paraId="48FF68CC" w14:textId="77777777" w:rsidR="003B483D" w:rsidRDefault="003B483D" w:rsidP="003B483D">
      <w:pPr>
        <w:jc w:val="center"/>
        <w:rPr>
          <w:rFonts w:ascii="Verdana" w:hAnsi="Verdana"/>
        </w:rPr>
      </w:pPr>
    </w:p>
    <w:p w14:paraId="09642C29" w14:textId="77777777" w:rsidR="003B483D" w:rsidRDefault="003B483D" w:rsidP="003B483D">
      <w:pPr>
        <w:jc w:val="center"/>
        <w:rPr>
          <w:rFonts w:ascii="Verdana" w:hAnsi="Verdana"/>
        </w:rPr>
      </w:pPr>
    </w:p>
    <w:p w14:paraId="62FED066" w14:textId="77777777" w:rsidR="003B483D" w:rsidRDefault="003B483D" w:rsidP="003B483D">
      <w:pPr>
        <w:jc w:val="center"/>
        <w:rPr>
          <w:rFonts w:ascii="Verdana" w:hAnsi="Verdana"/>
        </w:rPr>
      </w:pPr>
    </w:p>
    <w:p w14:paraId="648DB909" w14:textId="77777777" w:rsidR="003B483D" w:rsidRDefault="003B483D" w:rsidP="003B483D">
      <w:pPr>
        <w:rPr>
          <w:rFonts w:ascii="Verdana" w:hAnsi="Verdana"/>
        </w:rPr>
      </w:pPr>
    </w:p>
    <w:p w14:paraId="2C008243" w14:textId="77777777" w:rsidR="003B483D" w:rsidRDefault="003B483D" w:rsidP="003B483D">
      <w:pPr>
        <w:jc w:val="center"/>
        <w:rPr>
          <w:rFonts w:ascii="Verdana" w:hAnsi="Verdana"/>
        </w:rPr>
      </w:pPr>
    </w:p>
    <w:p w14:paraId="2A91FEB6" w14:textId="77777777" w:rsidR="003B483D" w:rsidRDefault="003B483D" w:rsidP="003B483D">
      <w:pPr>
        <w:jc w:val="center"/>
        <w:rPr>
          <w:rFonts w:ascii="Verdana" w:hAnsi="Verdana"/>
        </w:rPr>
      </w:pPr>
    </w:p>
    <w:p w14:paraId="3DE552B3" w14:textId="77777777" w:rsidR="003B483D" w:rsidRDefault="003B483D" w:rsidP="003B483D">
      <w:pPr>
        <w:jc w:val="center"/>
        <w:rPr>
          <w:rFonts w:ascii="Verdana" w:hAnsi="Verdana"/>
        </w:rPr>
      </w:pPr>
    </w:p>
    <w:p w14:paraId="21A27AEA" w14:textId="77777777" w:rsidR="003B483D" w:rsidRDefault="003B483D" w:rsidP="003B483D">
      <w:pPr>
        <w:jc w:val="center"/>
        <w:rPr>
          <w:rFonts w:ascii="Verdana" w:hAnsi="Verdana"/>
        </w:rPr>
      </w:pPr>
    </w:p>
    <w:p w14:paraId="71522D56" w14:textId="77777777" w:rsidR="003B483D" w:rsidRDefault="003B483D" w:rsidP="003B483D">
      <w:pPr>
        <w:jc w:val="center"/>
        <w:rPr>
          <w:rFonts w:ascii="Verdana" w:hAnsi="Verdana"/>
        </w:rPr>
      </w:pPr>
    </w:p>
    <w:p w14:paraId="78A21D45" w14:textId="77777777" w:rsidR="003B483D" w:rsidRDefault="003B483D" w:rsidP="003B483D">
      <w:pPr>
        <w:jc w:val="center"/>
        <w:rPr>
          <w:rFonts w:ascii="Verdana" w:hAnsi="Verdana"/>
        </w:rPr>
      </w:pPr>
    </w:p>
    <w:p w14:paraId="7E49E8F5" w14:textId="77777777" w:rsidR="003B483D" w:rsidRDefault="003B483D" w:rsidP="003B483D">
      <w:pPr>
        <w:jc w:val="center"/>
        <w:rPr>
          <w:rFonts w:ascii="Verdana" w:hAnsi="Verdana"/>
        </w:rPr>
      </w:pPr>
    </w:p>
    <w:p w14:paraId="747AF9CF" w14:textId="77777777" w:rsidR="003B483D" w:rsidRDefault="003B483D" w:rsidP="003B483D">
      <w:pPr>
        <w:jc w:val="center"/>
        <w:rPr>
          <w:rFonts w:ascii="Verdana" w:hAnsi="Verdana"/>
        </w:rPr>
      </w:pPr>
    </w:p>
    <w:p w14:paraId="2CCE6F50" w14:textId="77777777" w:rsidR="003B483D" w:rsidRDefault="003B483D" w:rsidP="003B483D">
      <w:pPr>
        <w:jc w:val="center"/>
        <w:rPr>
          <w:rFonts w:ascii="Verdana" w:hAnsi="Verdana"/>
        </w:rPr>
      </w:pPr>
    </w:p>
    <w:p w14:paraId="0691264F" w14:textId="77777777" w:rsidR="003B483D" w:rsidRDefault="003B483D" w:rsidP="003B483D">
      <w:pPr>
        <w:jc w:val="center"/>
        <w:rPr>
          <w:rFonts w:ascii="Verdana" w:hAnsi="Verdana"/>
        </w:rPr>
      </w:pPr>
    </w:p>
    <w:p w14:paraId="09775ACD" w14:textId="77777777" w:rsidR="003B483D" w:rsidRPr="00946510" w:rsidRDefault="003B483D" w:rsidP="003B483D">
      <w:pPr>
        <w:rPr>
          <w:rFonts w:ascii="Verdana" w:hAnsi="Verdana"/>
        </w:rPr>
      </w:pPr>
    </w:p>
    <w:p w14:paraId="42E3237E" w14:textId="742D2E0E" w:rsidR="003B483D" w:rsidRPr="00E92638" w:rsidRDefault="003B483D" w:rsidP="003B483D">
      <w:pPr>
        <w:jc w:val="center"/>
        <w:rPr>
          <w:rFonts w:ascii="Verdana" w:hAnsi="Verdana"/>
        </w:rPr>
      </w:pPr>
      <w:r>
        <w:rPr>
          <w:rFonts w:ascii="Verdana" w:hAnsi="Verdana"/>
        </w:rPr>
        <w:t>Zgierz</w:t>
      </w:r>
      <w:r w:rsidRPr="00946510">
        <w:rPr>
          <w:rFonts w:ascii="Verdana" w:hAnsi="Verdana"/>
        </w:rPr>
        <w:t xml:space="preserve"> </w:t>
      </w:r>
      <w:r>
        <w:rPr>
          <w:rFonts w:ascii="Verdana" w:hAnsi="Verdana"/>
        </w:rPr>
        <w:t>–</w:t>
      </w:r>
      <w:r w:rsidRPr="00946510">
        <w:rPr>
          <w:rFonts w:ascii="Verdana" w:hAnsi="Verdana"/>
        </w:rPr>
        <w:t xml:space="preserve"> </w:t>
      </w:r>
      <w:r>
        <w:rPr>
          <w:rFonts w:ascii="Verdana" w:hAnsi="Verdana"/>
        </w:rPr>
        <w:t>202</w:t>
      </w:r>
      <w:r w:rsidR="003468B4">
        <w:rPr>
          <w:rFonts w:ascii="Verdana" w:hAnsi="Verdana"/>
        </w:rPr>
        <w:t>6</w:t>
      </w:r>
      <w:r>
        <w:rPr>
          <w:rFonts w:ascii="Verdana" w:hAnsi="Verdana"/>
        </w:rPr>
        <w:t xml:space="preserve"> </w:t>
      </w:r>
      <w:r w:rsidRPr="00946510">
        <w:rPr>
          <w:rFonts w:ascii="Verdana" w:hAnsi="Verdana"/>
        </w:rPr>
        <w:t>r</w:t>
      </w:r>
      <w:r>
        <w:rPr>
          <w:rFonts w:ascii="Verdana" w:hAnsi="Verdana"/>
        </w:rPr>
        <w:t>ok</w:t>
      </w:r>
    </w:p>
    <w:p w14:paraId="431837F2" w14:textId="77777777" w:rsidR="003B483D" w:rsidRDefault="003B483D" w:rsidP="00426685">
      <w:pPr>
        <w:jc w:val="left"/>
        <w:rPr>
          <w:rFonts w:ascii="Verdana" w:hAnsi="Verdana"/>
          <w:b/>
        </w:rPr>
      </w:pPr>
    </w:p>
    <w:p w14:paraId="5F3DC6A7" w14:textId="77777777" w:rsidR="003B483D" w:rsidRDefault="003B483D" w:rsidP="00426685">
      <w:pPr>
        <w:jc w:val="left"/>
        <w:rPr>
          <w:rFonts w:ascii="Verdana" w:hAnsi="Verdana"/>
          <w:b/>
        </w:rPr>
      </w:pPr>
    </w:p>
    <w:p w14:paraId="78F4392F" w14:textId="77777777" w:rsidR="00CD1D5C" w:rsidRDefault="00CD1D5C" w:rsidP="00426685">
      <w:pPr>
        <w:jc w:val="left"/>
        <w:rPr>
          <w:rFonts w:ascii="Verdana" w:hAnsi="Verdana"/>
          <w:b/>
        </w:rPr>
      </w:pPr>
    </w:p>
    <w:p w14:paraId="03E31B22" w14:textId="13272186" w:rsidR="004A6DE8" w:rsidRPr="00B116BA" w:rsidRDefault="00147429" w:rsidP="00426685">
      <w:pPr>
        <w:jc w:val="left"/>
        <w:rPr>
          <w:rFonts w:ascii="Verdana" w:hAnsi="Verdana"/>
          <w:b/>
        </w:rPr>
      </w:pPr>
      <w:r w:rsidRPr="00B116BA">
        <w:rPr>
          <w:rFonts w:ascii="Verdana" w:hAnsi="Verdana"/>
          <w:b/>
        </w:rPr>
        <w:lastRenderedPageBreak/>
        <w:t>SZCZEGÓŁOWE</w:t>
      </w:r>
      <w:r w:rsidR="004A6DE8" w:rsidRPr="00B116BA">
        <w:rPr>
          <w:rFonts w:ascii="Verdana" w:hAnsi="Verdana"/>
          <w:b/>
        </w:rPr>
        <w:t xml:space="preserve"> SPECYFIKACJE TECHNICZNE</w:t>
      </w:r>
    </w:p>
    <w:p w14:paraId="3A94A684" w14:textId="77777777" w:rsidR="004A6DE8" w:rsidRPr="00B116BA" w:rsidRDefault="004A6DE8" w:rsidP="00426685">
      <w:pPr>
        <w:jc w:val="left"/>
        <w:rPr>
          <w:rFonts w:ascii="Verdana" w:hAnsi="Verdana"/>
          <w:b/>
        </w:rPr>
      </w:pPr>
      <w:r w:rsidRPr="00B116BA">
        <w:rPr>
          <w:rFonts w:ascii="Verdana" w:hAnsi="Verdana"/>
          <w:b/>
        </w:rPr>
        <w:t>D - 07.01.01</w:t>
      </w:r>
      <w:r w:rsidR="002B79CA" w:rsidRPr="00B116BA">
        <w:rPr>
          <w:rFonts w:ascii="Verdana" w:hAnsi="Verdana"/>
          <w:b/>
        </w:rPr>
        <w:t xml:space="preserve"> </w:t>
      </w:r>
      <w:r w:rsidR="00334355" w:rsidRPr="00B116BA">
        <w:rPr>
          <w:rFonts w:ascii="Verdana" w:hAnsi="Verdana"/>
          <w:b/>
        </w:rPr>
        <w:t>OZNAKOWANIE</w:t>
      </w:r>
      <w:r w:rsidRPr="00B116BA">
        <w:rPr>
          <w:rFonts w:ascii="Verdana" w:hAnsi="Verdana"/>
          <w:b/>
        </w:rPr>
        <w:t xml:space="preserve"> POZIOME</w:t>
      </w:r>
    </w:p>
    <w:p w14:paraId="73C4F483" w14:textId="77777777" w:rsidR="002B79CA" w:rsidRPr="00B116BA" w:rsidRDefault="002B79CA" w:rsidP="00426685">
      <w:pPr>
        <w:jc w:val="left"/>
        <w:rPr>
          <w:rFonts w:ascii="Verdana" w:hAnsi="Verdana"/>
          <w:b/>
        </w:rPr>
      </w:pPr>
    </w:p>
    <w:p w14:paraId="65E52845" w14:textId="77777777" w:rsidR="004A6DE8" w:rsidRPr="00B116BA" w:rsidRDefault="004A6DE8" w:rsidP="00426685">
      <w:pPr>
        <w:pStyle w:val="Nagwek1"/>
        <w:spacing w:before="0" w:after="0"/>
        <w:rPr>
          <w:rFonts w:ascii="Verdana" w:hAnsi="Verdana"/>
        </w:rPr>
      </w:pPr>
      <w:bookmarkStart w:id="0" w:name="_Toc404150096"/>
      <w:bookmarkStart w:id="1" w:name="_Toc416830698"/>
      <w:bookmarkStart w:id="2" w:name="_Toc420816680"/>
      <w:r w:rsidRPr="00B116BA">
        <w:rPr>
          <w:rFonts w:ascii="Verdana" w:hAnsi="Verdana"/>
        </w:rPr>
        <w:t>1. WSTĘP</w:t>
      </w:r>
      <w:bookmarkEnd w:id="0"/>
      <w:bookmarkEnd w:id="1"/>
      <w:bookmarkEnd w:id="2"/>
    </w:p>
    <w:p w14:paraId="2346C173" w14:textId="77777777" w:rsidR="00426685" w:rsidRPr="00B116BA" w:rsidRDefault="00426685" w:rsidP="00426685"/>
    <w:p w14:paraId="6C781F35" w14:textId="77777777" w:rsidR="004A6DE8" w:rsidRPr="00B116BA" w:rsidRDefault="004A6DE8" w:rsidP="00426685">
      <w:pPr>
        <w:pStyle w:val="Nagwek2"/>
        <w:spacing w:before="0" w:after="0"/>
        <w:rPr>
          <w:rFonts w:ascii="Verdana" w:hAnsi="Verdana"/>
        </w:rPr>
      </w:pPr>
      <w:bookmarkStart w:id="3" w:name="_Toc405615031"/>
      <w:bookmarkStart w:id="4" w:name="_Toc407161179"/>
      <w:r w:rsidRPr="00B116BA">
        <w:rPr>
          <w:rFonts w:ascii="Verdana" w:hAnsi="Verdana"/>
        </w:rPr>
        <w:t>1.1. Przedm</w:t>
      </w:r>
      <w:r w:rsidR="00147429" w:rsidRPr="00B116BA">
        <w:rPr>
          <w:rFonts w:ascii="Verdana" w:hAnsi="Verdana"/>
        </w:rPr>
        <w:t>iot S</w:t>
      </w:r>
      <w:r w:rsidRPr="00B116BA">
        <w:rPr>
          <w:rFonts w:ascii="Verdana" w:hAnsi="Verdana"/>
        </w:rPr>
        <w:t>ST</w:t>
      </w:r>
      <w:bookmarkEnd w:id="3"/>
      <w:bookmarkEnd w:id="4"/>
    </w:p>
    <w:p w14:paraId="0637CF53" w14:textId="331F1C9F" w:rsidR="00426685" w:rsidRDefault="003C0047" w:rsidP="00B116BA">
      <w:pPr>
        <w:pStyle w:val="Standardowytekst"/>
        <w:rPr>
          <w:rFonts w:ascii="Verdana" w:hAnsi="Verdana"/>
          <w:b/>
        </w:rPr>
      </w:pPr>
      <w:r w:rsidRPr="00B116BA">
        <w:rPr>
          <w:rFonts w:ascii="Verdana" w:hAnsi="Verdana"/>
        </w:rPr>
        <w:t xml:space="preserve">Przedmiotem niniejszej Szczegółowej Specyfikacji Technicznej (SST) są </w:t>
      </w:r>
      <w:r w:rsidR="004A6DE8" w:rsidRPr="00B116BA">
        <w:rPr>
          <w:rFonts w:ascii="Verdana" w:hAnsi="Verdana"/>
        </w:rPr>
        <w:t>wymagania dotyczące wykonania i odbioru oznakowania poziomego dróg</w:t>
      </w:r>
      <w:r w:rsidR="00470653" w:rsidRPr="00B116BA">
        <w:rPr>
          <w:rFonts w:ascii="Verdana" w:hAnsi="Verdana"/>
        </w:rPr>
        <w:t xml:space="preserve"> </w:t>
      </w:r>
      <w:r w:rsidRPr="00B116BA">
        <w:rPr>
          <w:rFonts w:ascii="Verdana" w:hAnsi="Verdana"/>
        </w:rPr>
        <w:t xml:space="preserve">związanych z realizacją zadania o nazwie </w:t>
      </w:r>
      <w:r w:rsidR="00B116BA">
        <w:rPr>
          <w:rFonts w:ascii="Verdana" w:hAnsi="Verdana"/>
        </w:rPr>
        <w:t>„</w:t>
      </w:r>
      <w:r w:rsidR="003468B4">
        <w:rPr>
          <w:rFonts w:ascii="Verdana" w:hAnsi="Verdana"/>
          <w:b/>
        </w:rPr>
        <w:t>Odnowienie nawierzchni drogi powiatowej Nr 5136E ul. Wiosny Ludów w Zgierzu</w:t>
      </w:r>
      <w:r w:rsidR="00B116BA">
        <w:rPr>
          <w:rFonts w:ascii="Verdana" w:hAnsi="Verdana"/>
          <w:b/>
        </w:rPr>
        <w:t>”</w:t>
      </w:r>
      <w:r w:rsidR="00407099" w:rsidRPr="00B116BA">
        <w:rPr>
          <w:rFonts w:ascii="Verdana" w:hAnsi="Verdana"/>
          <w:b/>
        </w:rPr>
        <w:t>.</w:t>
      </w:r>
    </w:p>
    <w:p w14:paraId="0E971FA4" w14:textId="77777777" w:rsidR="003468B4" w:rsidRPr="00B116BA" w:rsidRDefault="003468B4" w:rsidP="00B116BA">
      <w:pPr>
        <w:pStyle w:val="Standardowytekst"/>
        <w:rPr>
          <w:rFonts w:ascii="Verdana" w:hAnsi="Verdana"/>
        </w:rPr>
      </w:pPr>
    </w:p>
    <w:p w14:paraId="2619640B" w14:textId="77777777" w:rsidR="004A6DE8" w:rsidRPr="00B116BA" w:rsidRDefault="00147429" w:rsidP="00B116BA">
      <w:pPr>
        <w:pStyle w:val="Nagwek2"/>
        <w:spacing w:before="0" w:after="0"/>
        <w:rPr>
          <w:rFonts w:ascii="Verdana" w:hAnsi="Verdana"/>
        </w:rPr>
      </w:pPr>
      <w:bookmarkStart w:id="5" w:name="_Toc405615032"/>
      <w:bookmarkStart w:id="6" w:name="_Toc407161180"/>
      <w:r w:rsidRPr="00B116BA">
        <w:rPr>
          <w:rFonts w:ascii="Verdana" w:hAnsi="Verdana"/>
        </w:rPr>
        <w:t>1.2. Zakres stosowania S</w:t>
      </w:r>
      <w:r w:rsidR="004A6DE8" w:rsidRPr="00B116BA">
        <w:rPr>
          <w:rFonts w:ascii="Verdana" w:hAnsi="Verdana"/>
        </w:rPr>
        <w:t>ST</w:t>
      </w:r>
      <w:bookmarkEnd w:id="5"/>
      <w:bookmarkEnd w:id="6"/>
    </w:p>
    <w:p w14:paraId="371FB903" w14:textId="77777777" w:rsidR="004A6DE8" w:rsidRPr="00B116BA" w:rsidRDefault="003C0047" w:rsidP="00426685">
      <w:pPr>
        <w:pStyle w:val="Standardowytekst"/>
        <w:rPr>
          <w:rFonts w:ascii="Verdana" w:hAnsi="Verdana"/>
        </w:rPr>
      </w:pPr>
      <w:r w:rsidRPr="00B116BA">
        <w:rPr>
          <w:rFonts w:ascii="Verdana" w:hAnsi="Verdana"/>
        </w:rPr>
        <w:t>Szczegółowa specyfikacja techniczna jest stosowana jako dokument przetargowy i kontraktowy przy zlecaniu i realizacji robót wymienionych w punkcie 1.3</w:t>
      </w:r>
      <w:r w:rsidR="00426685" w:rsidRPr="00B116BA">
        <w:rPr>
          <w:rFonts w:ascii="Verdana" w:hAnsi="Verdana"/>
        </w:rPr>
        <w:t>.</w:t>
      </w:r>
    </w:p>
    <w:p w14:paraId="570978B6" w14:textId="77777777" w:rsidR="00426685" w:rsidRPr="00B116BA" w:rsidRDefault="00426685" w:rsidP="00426685">
      <w:pPr>
        <w:pStyle w:val="Standardowytekst"/>
        <w:rPr>
          <w:rFonts w:ascii="Verdana" w:hAnsi="Verdana"/>
        </w:rPr>
      </w:pPr>
    </w:p>
    <w:p w14:paraId="2168C90B" w14:textId="77777777" w:rsidR="004A6DE8" w:rsidRPr="00B116BA" w:rsidRDefault="004A6DE8" w:rsidP="00426685">
      <w:pPr>
        <w:pStyle w:val="Nagwek2"/>
        <w:spacing w:before="0" w:after="0"/>
        <w:rPr>
          <w:rFonts w:ascii="Verdana" w:hAnsi="Verdana"/>
        </w:rPr>
      </w:pPr>
      <w:bookmarkStart w:id="7" w:name="_Toc405615033"/>
      <w:bookmarkStart w:id="8" w:name="_Toc407161181"/>
      <w:r w:rsidRPr="00B116BA">
        <w:rPr>
          <w:rFonts w:ascii="Verdana" w:hAnsi="Verdana"/>
        </w:rPr>
        <w:t>1.3. Zakres r</w:t>
      </w:r>
      <w:r w:rsidR="00147429" w:rsidRPr="00B116BA">
        <w:rPr>
          <w:rFonts w:ascii="Verdana" w:hAnsi="Verdana"/>
        </w:rPr>
        <w:t>obót objętych S</w:t>
      </w:r>
      <w:r w:rsidRPr="00B116BA">
        <w:rPr>
          <w:rFonts w:ascii="Verdana" w:hAnsi="Verdana"/>
        </w:rPr>
        <w:t>ST</w:t>
      </w:r>
      <w:bookmarkEnd w:id="7"/>
      <w:bookmarkEnd w:id="8"/>
    </w:p>
    <w:p w14:paraId="4BF56630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>Ustalenia zawarte w niniejszej specyfikacji dotyczą zasad p</w:t>
      </w:r>
      <w:r w:rsidR="003C0047" w:rsidRPr="00B116BA">
        <w:rPr>
          <w:rFonts w:ascii="Verdana" w:hAnsi="Verdana"/>
        </w:rPr>
        <w:t>rowadzenia robót związanych z </w:t>
      </w:r>
      <w:r w:rsidRPr="00B116BA">
        <w:rPr>
          <w:rFonts w:ascii="Verdana" w:hAnsi="Verdana"/>
        </w:rPr>
        <w:t>wykonywaniem i odbiorem oznakowania poziomego stosowanego na drogach o nawierzchni twardej.</w:t>
      </w:r>
    </w:p>
    <w:p w14:paraId="205E2C50" w14:textId="77777777" w:rsidR="00426685" w:rsidRPr="00B116BA" w:rsidRDefault="00426685" w:rsidP="00426685">
      <w:pPr>
        <w:rPr>
          <w:rFonts w:ascii="Verdana" w:hAnsi="Verdana"/>
        </w:rPr>
      </w:pPr>
    </w:p>
    <w:p w14:paraId="57D6A99D" w14:textId="77777777" w:rsidR="004A6DE8" w:rsidRPr="00B116BA" w:rsidRDefault="004A6DE8" w:rsidP="00426685">
      <w:pPr>
        <w:pStyle w:val="Nagwek2"/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1.4. Określenia podstawowe</w:t>
      </w:r>
    </w:p>
    <w:p w14:paraId="6135E0D9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1.4.1. </w:t>
      </w:r>
      <w:r w:rsidRPr="00B116BA">
        <w:rPr>
          <w:rFonts w:ascii="Verdana" w:hAnsi="Verdana"/>
        </w:rPr>
        <w:t>Oznakowanie poziome - znaki drogowe poziome, umieszczone na nawierzchni w postaci linii ciągłych lub przerywanych, pojedynczych lub podwójnych, strzałek, napisów, symboli oraz innych linii związanych z oznaczeniem określonych miejsc na tej nawierzchni. W zależności od rodzaju i sposobu zastosowania znaki poziome mogą mieć znaczenie prowadzące, segregujące, informujące, ostrzegawcze, zakazujące lub nakazujące.</w:t>
      </w:r>
    </w:p>
    <w:p w14:paraId="6AFFC57D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1.4.2. </w:t>
      </w:r>
      <w:r w:rsidRPr="00B116BA">
        <w:rPr>
          <w:rFonts w:ascii="Verdana" w:hAnsi="Verdana"/>
        </w:rPr>
        <w:t>Znaki podłużne - linie równoległe do osi jezdni lub odchylone od niej pod niewielkim kątem, występujące jako linie: – pojedyncze: przerywane lub ciągłe, segregacyjne lub krawędziowe, – podwójne: ciągłe z przerywanymi, ciągłe lub przerywane.</w:t>
      </w:r>
    </w:p>
    <w:p w14:paraId="71483263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1.4.3. </w:t>
      </w:r>
      <w:r w:rsidRPr="00B116BA">
        <w:rPr>
          <w:rFonts w:ascii="Verdana" w:hAnsi="Verdana"/>
        </w:rPr>
        <w:t>Strzałki - znaki poziome na nawierzchni, występujące jako strzałki kierunkowe służące do wskazania dozwolonego kierunku zjazdu z pasa oraz strzałki naprowadzające, które uprzedzają o konieczności opuszczenia pasa, na którym się znajdują.</w:t>
      </w:r>
    </w:p>
    <w:p w14:paraId="79C1E20B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1.4.4. </w:t>
      </w:r>
      <w:r w:rsidRPr="00B116BA">
        <w:rPr>
          <w:rFonts w:ascii="Verdana" w:hAnsi="Verdana"/>
        </w:rPr>
        <w:t>Znaki poprzeczne - znaki służące do oznaczenia miejsc przeznaczonych do ruchu pieszych i rowerzystów w poprzek drogi, miejsc wymagających zatrzymania pojazdów oraz miejsc lokalizacji progów zwalniających.</w:t>
      </w:r>
    </w:p>
    <w:p w14:paraId="1E09B75C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1.4.5. </w:t>
      </w:r>
      <w:r w:rsidRPr="00B116BA">
        <w:rPr>
          <w:rFonts w:ascii="Verdana" w:hAnsi="Verdana"/>
        </w:rPr>
        <w:t>Znaki uzupełniające - znaki o różnych kształtach, wymiarach i przeznaczeniu, występujące w postaci symboli, napisów, linii przystankowych, stanowisk i pasów postojowych, powierzchni wyłączonych z ruchu oraz symboli znaków pionowych w oznakowaniu poziomym.</w:t>
      </w:r>
    </w:p>
    <w:p w14:paraId="75CC0588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1.4.6. </w:t>
      </w:r>
      <w:r w:rsidRPr="00B116BA">
        <w:rPr>
          <w:rFonts w:ascii="Verdana" w:hAnsi="Verdana"/>
        </w:rPr>
        <w:t>Materiały do poziomego znakowania dróg - 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</w:t>
      </w:r>
    </w:p>
    <w:p w14:paraId="2EFD2CB1" w14:textId="77777777" w:rsidR="004A6DE8" w:rsidRPr="00B116BA" w:rsidRDefault="004A6DE8" w:rsidP="00426685">
      <w:pPr>
        <w:tabs>
          <w:tab w:val="left" w:pos="851"/>
        </w:tabs>
        <w:rPr>
          <w:rFonts w:ascii="Verdana" w:hAnsi="Verdana"/>
        </w:rPr>
      </w:pPr>
      <w:r w:rsidRPr="00B116BA">
        <w:rPr>
          <w:rFonts w:ascii="Verdana" w:hAnsi="Verdana"/>
          <w:b/>
        </w:rPr>
        <w:t>1.4.7.</w:t>
      </w:r>
      <w:r w:rsidR="00426685" w:rsidRPr="00B116BA">
        <w:rPr>
          <w:rFonts w:ascii="Verdana" w:hAnsi="Verdana"/>
          <w:b/>
        </w:rPr>
        <w:t> </w:t>
      </w:r>
      <w:r w:rsidRPr="00B116BA">
        <w:rPr>
          <w:rFonts w:ascii="Verdana" w:hAnsi="Verdana"/>
        </w:rPr>
        <w:t xml:space="preserve">Materiały do znakowania cienkowarstwowego - farby rozpuszczalnikowe, wodorozcieńczalne i chemoutwardzalne nakładane warstwą grubości od </w:t>
      </w:r>
      <w:smartTag w:uri="urn:schemas-microsoft-com:office:smarttags" w:element="metricconverter">
        <w:smartTagPr>
          <w:attr w:name="ProductID" w:val="0,4 mm"/>
        </w:smartTagPr>
        <w:r w:rsidRPr="00B116BA">
          <w:rPr>
            <w:rFonts w:ascii="Verdana" w:hAnsi="Verdana"/>
          </w:rPr>
          <w:t>0,4 mm</w:t>
        </w:r>
      </w:smartTag>
      <w:r w:rsidRPr="00B116BA">
        <w:rPr>
          <w:rFonts w:ascii="Verdana" w:hAnsi="Verdana"/>
        </w:rPr>
        <w:t xml:space="preserve"> do </w:t>
      </w:r>
      <w:smartTag w:uri="urn:schemas-microsoft-com:office:smarttags" w:element="metricconverter">
        <w:smartTagPr>
          <w:attr w:name="ProductID" w:val="0,8 mm"/>
        </w:smartTagPr>
        <w:r w:rsidRPr="00B116BA">
          <w:rPr>
            <w:rFonts w:ascii="Verdana" w:hAnsi="Verdana"/>
          </w:rPr>
          <w:t>0,8 mm</w:t>
        </w:r>
      </w:smartTag>
      <w:r w:rsidRPr="00B116BA">
        <w:rPr>
          <w:rFonts w:ascii="Verdana" w:hAnsi="Verdana"/>
        </w:rPr>
        <w:t>, mierzoną na mokro.</w:t>
      </w:r>
    </w:p>
    <w:p w14:paraId="41A84690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1.4.8. </w:t>
      </w:r>
      <w:r w:rsidRPr="00B116BA">
        <w:rPr>
          <w:rFonts w:ascii="Verdana" w:hAnsi="Verdana"/>
        </w:rPr>
        <w:t xml:space="preserve">Materiały do znakowania grubowarstwowego - materiały nakładane warstwą grubości od </w:t>
      </w:r>
      <w:smartTag w:uri="urn:schemas-microsoft-com:office:smarttags" w:element="metricconverter">
        <w:smartTagPr>
          <w:attr w:name="ProductID" w:val="0,9 mm"/>
        </w:smartTagPr>
        <w:r w:rsidRPr="00B116BA">
          <w:rPr>
            <w:rFonts w:ascii="Verdana" w:hAnsi="Verdana"/>
          </w:rPr>
          <w:t>0,9 mm</w:t>
        </w:r>
      </w:smartTag>
      <w:r w:rsidRPr="00B116BA">
        <w:rPr>
          <w:rFonts w:ascii="Verdana" w:hAnsi="Verdana"/>
        </w:rPr>
        <w:t xml:space="preserve"> do </w:t>
      </w:r>
      <w:smartTag w:uri="urn:schemas-microsoft-com:office:smarttags" w:element="metricconverter">
        <w:smartTagPr>
          <w:attr w:name="ProductID" w:val="3,5 mm"/>
        </w:smartTagPr>
        <w:r w:rsidRPr="00B116BA">
          <w:rPr>
            <w:rFonts w:ascii="Verdana" w:hAnsi="Verdana"/>
          </w:rPr>
          <w:t>3,5 mm</w:t>
        </w:r>
      </w:smartTag>
      <w:r w:rsidRPr="00B116BA">
        <w:rPr>
          <w:rFonts w:ascii="Verdana" w:hAnsi="Verdana"/>
        </w:rPr>
        <w:t xml:space="preserve">. Należą do nich masy termoplastyczne i masy chemoutwardzalne stosowane na zimno. Dla linii strukturalnych i profilowanych grubość linii może wynosić </w:t>
      </w:r>
      <w:smartTag w:uri="urn:schemas-microsoft-com:office:smarttags" w:element="metricconverter">
        <w:smartTagPr>
          <w:attr w:name="ProductID" w:val="5 mm"/>
        </w:smartTagPr>
        <w:r w:rsidRPr="00B116BA">
          <w:rPr>
            <w:rFonts w:ascii="Verdana" w:hAnsi="Verdana"/>
          </w:rPr>
          <w:t>5 mm</w:t>
        </w:r>
      </w:smartTag>
      <w:r w:rsidRPr="00B116BA">
        <w:rPr>
          <w:rFonts w:ascii="Verdana" w:hAnsi="Verdana"/>
        </w:rPr>
        <w:t>.</w:t>
      </w:r>
    </w:p>
    <w:p w14:paraId="6FA7C7FE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1.4.9. </w:t>
      </w:r>
      <w:r w:rsidRPr="00B116BA">
        <w:rPr>
          <w:rFonts w:ascii="Verdana" w:hAnsi="Verdana"/>
        </w:rPr>
        <w:t xml:space="preserve">Materiały prefabrykowane - materiały, które łączy się z powierzchnią drogi przez klejenie, wtapianie, wbudowanie lub w inny sposób. Zalicza się do nich masy termoplastyczne w arkuszach do wtapiania oraz taśmy do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tymczasowych (żółte) i trwałych (białe).</w:t>
      </w:r>
    </w:p>
    <w:p w14:paraId="12B058A2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1.4.10. </w:t>
      </w:r>
      <w:r w:rsidRPr="00B116BA">
        <w:rPr>
          <w:rFonts w:ascii="Verdana" w:hAnsi="Verdana"/>
        </w:rPr>
        <w:t>Punktowe elementy odblaskowe - urządzenia prowadzenia poziomego, o różnym kształcie, wielkości i wysokość oraz rodzaju i liczbie zastosowanych odbłyśników, które odbijają padające z boku oświetlenie w celu ostrzegania, prowadzenia i informowania użytkowników drogi. Punktowy element odblaskowy może składać się z jednej lub kilku integralnie związanych ze sobą części, może być przyklejony, zakotwiczony  lub wbudowany w nawierzchnię drogi. Część odblaskowa może być jedno lub dwukierunkowa, może się zginać lub nie. Element ten może być typu stałego (P) lub tymczasowego (T).</w:t>
      </w:r>
    </w:p>
    <w:p w14:paraId="1244EDFC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lastRenderedPageBreak/>
        <w:t xml:space="preserve">1.4.11. </w:t>
      </w:r>
      <w:r w:rsidRPr="00B116BA">
        <w:rPr>
          <w:rFonts w:ascii="Verdana" w:hAnsi="Verdana"/>
        </w:rPr>
        <w:t>Kulki szklane – materiał w postaci przezroczystych, kulistych cząstek szklanych do posypywania lub narzucania pod ciśnieniem na oznakowanie wykonane materiałami w stanie ciekłym, w celu uzyskania widzialności oznakowania w nocy przez odbicie powrotne padającej wiązki światła pojazdu w kierunku kierowcy. Kulki szklane są także składnikami materiałów grubowarstwowych.</w:t>
      </w:r>
    </w:p>
    <w:p w14:paraId="796A99AF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1.4.12. </w:t>
      </w:r>
      <w:r w:rsidRPr="00B116BA">
        <w:rPr>
          <w:rFonts w:ascii="Verdana" w:hAnsi="Verdana"/>
        </w:rPr>
        <w:t xml:space="preserve">Kruszywo przeciwpoślizgowe – twarde ziarna pochodzenia naturalnego lub sztucznego stosowane do zapewnienia własności przeciwpoślizgowych poziomym </w:t>
      </w:r>
      <w:proofErr w:type="spellStart"/>
      <w:r w:rsidRPr="00B116BA">
        <w:rPr>
          <w:rFonts w:ascii="Verdana" w:hAnsi="Verdana"/>
        </w:rPr>
        <w:t>oznakowaniom</w:t>
      </w:r>
      <w:proofErr w:type="spellEnd"/>
      <w:r w:rsidRPr="00B116BA">
        <w:rPr>
          <w:rFonts w:ascii="Verdana" w:hAnsi="Verdana"/>
        </w:rPr>
        <w:t xml:space="preserve"> dróg, stosowane samo lub w mieszaninie z kulkami szklanymi.</w:t>
      </w:r>
    </w:p>
    <w:p w14:paraId="0996D72C" w14:textId="77777777" w:rsidR="007A0D33" w:rsidRPr="00B116BA" w:rsidRDefault="007A0D33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1.4.13. </w:t>
      </w:r>
      <w:r w:rsidRPr="00B116BA">
        <w:rPr>
          <w:rFonts w:ascii="Verdana" w:hAnsi="Verdana"/>
        </w:rPr>
        <w:t>Oznakowanie nowe – oznakowanie, w którym zakończył się czas schnięcia i nie upłynęło 30 dni od wykonania oznakowania. Pomiary właściwości oznakowania należy wykonywać od 14 do 30 dnia po wykonaniu oznakowania.</w:t>
      </w:r>
    </w:p>
    <w:p w14:paraId="7AC96B8D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>1.4.1</w:t>
      </w:r>
      <w:r w:rsidR="007A0D33" w:rsidRPr="00B116BA">
        <w:rPr>
          <w:rFonts w:ascii="Verdana" w:hAnsi="Verdana"/>
          <w:b/>
        </w:rPr>
        <w:t>4</w:t>
      </w:r>
      <w:r w:rsidRPr="00B116BA">
        <w:rPr>
          <w:rFonts w:ascii="Verdana" w:hAnsi="Verdana"/>
          <w:b/>
        </w:rPr>
        <w:t xml:space="preserve">. </w:t>
      </w:r>
      <w:r w:rsidRPr="00B116BA">
        <w:rPr>
          <w:rFonts w:ascii="Verdana" w:hAnsi="Verdana"/>
        </w:rPr>
        <w:t>Tymczasowe oznakowanie drogowe - oznakowanie z materiału o barwie żółtej, którego czas użytkowania wynosi do 3 miesięcy lub do czasu zakończenia robót.</w:t>
      </w:r>
    </w:p>
    <w:p w14:paraId="1C3005BF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>1.4.1</w:t>
      </w:r>
      <w:r w:rsidR="007A0D33" w:rsidRPr="00B116BA">
        <w:rPr>
          <w:rFonts w:ascii="Verdana" w:hAnsi="Verdana"/>
          <w:b/>
        </w:rPr>
        <w:t>5</w:t>
      </w:r>
      <w:r w:rsidRPr="00B116BA">
        <w:rPr>
          <w:rFonts w:ascii="Verdana" w:hAnsi="Verdana"/>
          <w:b/>
        </w:rPr>
        <w:t xml:space="preserve">. </w:t>
      </w:r>
      <w:r w:rsidRPr="00B116BA">
        <w:rPr>
          <w:rFonts w:ascii="Verdana" w:hAnsi="Verdana"/>
        </w:rPr>
        <w:t>Powyższe i pozostałe określenia są zgodne z odpowiednimi polskimi norm</w:t>
      </w:r>
      <w:r w:rsidR="00147429" w:rsidRPr="00B116BA">
        <w:rPr>
          <w:rFonts w:ascii="Verdana" w:hAnsi="Verdana"/>
        </w:rPr>
        <w:t xml:space="preserve">ami </w:t>
      </w:r>
      <w:r w:rsidR="00752E88" w:rsidRPr="00B116BA">
        <w:rPr>
          <w:rFonts w:ascii="Verdana" w:hAnsi="Verdana"/>
        </w:rPr>
        <w:br/>
      </w:r>
      <w:r w:rsidR="00147429" w:rsidRPr="00B116BA">
        <w:rPr>
          <w:rFonts w:ascii="Verdana" w:hAnsi="Verdana"/>
        </w:rPr>
        <w:t>i z definicjami podanymi w S</w:t>
      </w:r>
      <w:r w:rsidRPr="00B116BA">
        <w:rPr>
          <w:rFonts w:ascii="Verdana" w:hAnsi="Verdana"/>
        </w:rPr>
        <w:t xml:space="preserve">ST D-M-00.00.00 „Wymagania ogólne” pkt 1.4. </w:t>
      </w:r>
    </w:p>
    <w:p w14:paraId="79593E3C" w14:textId="77777777" w:rsidR="00426685" w:rsidRPr="00B116BA" w:rsidRDefault="00426685" w:rsidP="00426685">
      <w:pPr>
        <w:rPr>
          <w:rFonts w:ascii="Verdana" w:hAnsi="Verdana"/>
        </w:rPr>
      </w:pPr>
    </w:p>
    <w:p w14:paraId="6FB5796F" w14:textId="77777777" w:rsidR="004A6DE8" w:rsidRPr="00B116BA" w:rsidRDefault="004A6DE8" w:rsidP="00426685">
      <w:pPr>
        <w:pStyle w:val="Nagwek2"/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1.5. Ogólne wymagania dotyczące robót</w:t>
      </w:r>
    </w:p>
    <w:p w14:paraId="2000780F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>Ogólne wyma</w:t>
      </w:r>
      <w:r w:rsidR="00147429" w:rsidRPr="00B116BA">
        <w:rPr>
          <w:rFonts w:ascii="Verdana" w:hAnsi="Verdana"/>
        </w:rPr>
        <w:t>gania dotyczące robót podano w S</w:t>
      </w:r>
      <w:r w:rsidRPr="00B116BA">
        <w:rPr>
          <w:rFonts w:ascii="Verdana" w:hAnsi="Verdana"/>
        </w:rPr>
        <w:t xml:space="preserve">ST D-M-00.00.00 „Wymagania ogólne” pkt 1.5. </w:t>
      </w:r>
    </w:p>
    <w:p w14:paraId="4D0A9E1B" w14:textId="77777777" w:rsidR="00426685" w:rsidRPr="00B116BA" w:rsidRDefault="00426685" w:rsidP="00426685">
      <w:pPr>
        <w:rPr>
          <w:rFonts w:ascii="Verdana" w:hAnsi="Verdana"/>
        </w:rPr>
      </w:pPr>
    </w:p>
    <w:p w14:paraId="2B6056AA" w14:textId="77777777" w:rsidR="004A6DE8" w:rsidRPr="00B116BA" w:rsidRDefault="004A6DE8" w:rsidP="00426685">
      <w:pPr>
        <w:pStyle w:val="Nagwek1"/>
        <w:spacing w:before="0" w:after="0"/>
        <w:rPr>
          <w:rFonts w:ascii="Verdana" w:hAnsi="Verdana"/>
        </w:rPr>
      </w:pPr>
      <w:bookmarkStart w:id="9" w:name="_Toc420816681"/>
      <w:r w:rsidRPr="00B116BA">
        <w:rPr>
          <w:rFonts w:ascii="Verdana" w:hAnsi="Verdana"/>
        </w:rPr>
        <w:t>2. materiały</w:t>
      </w:r>
      <w:bookmarkEnd w:id="9"/>
    </w:p>
    <w:p w14:paraId="29E97DF8" w14:textId="77777777" w:rsidR="004A6DE8" w:rsidRPr="00B116BA" w:rsidRDefault="004A6DE8" w:rsidP="00426685">
      <w:pPr>
        <w:pStyle w:val="Nagwek2"/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2.1. Ogólne wymagania dotyczące materiałów</w:t>
      </w:r>
    </w:p>
    <w:p w14:paraId="7D924E22" w14:textId="77777777" w:rsidR="004A6DE8" w:rsidRPr="00B116BA" w:rsidRDefault="004A6DE8" w:rsidP="00426685">
      <w:pPr>
        <w:jc w:val="left"/>
        <w:rPr>
          <w:rFonts w:ascii="Verdana" w:hAnsi="Verdana"/>
        </w:rPr>
      </w:pPr>
      <w:r w:rsidRPr="00B116BA">
        <w:rPr>
          <w:rFonts w:ascii="Verdana" w:hAnsi="Verdana"/>
        </w:rPr>
        <w:t>Ogólne wymagania dotyczące materiałów, ich pozys</w:t>
      </w:r>
      <w:r w:rsidR="00147429" w:rsidRPr="00B116BA">
        <w:rPr>
          <w:rFonts w:ascii="Verdana" w:hAnsi="Verdana"/>
        </w:rPr>
        <w:t>kiwania i składowania podano w S</w:t>
      </w:r>
      <w:r w:rsidRPr="00B116BA">
        <w:rPr>
          <w:rFonts w:ascii="Verdana" w:hAnsi="Verdana"/>
        </w:rPr>
        <w:t xml:space="preserve">ST </w:t>
      </w:r>
      <w:r w:rsidR="00426685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D-M-00.00.00 „Wymagania ogólne” pkt 2.</w:t>
      </w:r>
    </w:p>
    <w:p w14:paraId="70CC73A5" w14:textId="77777777" w:rsidR="00426685" w:rsidRPr="00B116BA" w:rsidRDefault="00426685" w:rsidP="00426685">
      <w:pPr>
        <w:rPr>
          <w:rFonts w:ascii="Verdana" w:hAnsi="Verdana"/>
        </w:rPr>
      </w:pPr>
    </w:p>
    <w:p w14:paraId="6E7D8689" w14:textId="77777777" w:rsidR="004A6DE8" w:rsidRPr="00B116BA" w:rsidRDefault="004A6DE8" w:rsidP="00426685">
      <w:pPr>
        <w:pStyle w:val="Nagwek2"/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2.2. Dokument dopuszczający do stosowania materiałów</w:t>
      </w:r>
    </w:p>
    <w:p w14:paraId="609F30E0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>Materiały stosowane przez Wykonawc</w:t>
      </w:r>
      <w:r w:rsidR="007A0D33" w:rsidRPr="00B116BA">
        <w:rPr>
          <w:rFonts w:ascii="Verdana" w:hAnsi="Verdana"/>
        </w:rPr>
        <w:t>ę</w:t>
      </w:r>
      <w:r w:rsidRPr="00B116BA">
        <w:rPr>
          <w:rFonts w:ascii="Verdana" w:hAnsi="Verdana"/>
        </w:rPr>
        <w:t xml:space="preserve"> do poziomego oznakowania dróg powinny spełniać warunki postawione w rozporządzeniu Ministra Infrastruktury [7]. </w:t>
      </w:r>
    </w:p>
    <w:p w14:paraId="5622EBFF" w14:textId="77777777" w:rsidR="004A6DE8" w:rsidRPr="00B116BA" w:rsidRDefault="004A6DE8" w:rsidP="00426685">
      <w:pPr>
        <w:ind w:firstLine="709"/>
        <w:rPr>
          <w:rFonts w:ascii="Verdana" w:hAnsi="Verdana"/>
        </w:rPr>
      </w:pPr>
      <w:r w:rsidRPr="00B116BA">
        <w:rPr>
          <w:rFonts w:ascii="Verdana" w:hAnsi="Verdana"/>
        </w:rPr>
        <w:t>Producenci powinni oznakować wyroby znakiem budowlanym B,</w:t>
      </w:r>
      <w:r w:rsidR="007A0D33" w:rsidRPr="00B116BA">
        <w:rPr>
          <w:rFonts w:ascii="Verdana" w:hAnsi="Verdana"/>
        </w:rPr>
        <w:t xml:space="preserve"> zgodnie </w:t>
      </w:r>
      <w:r w:rsidR="00752E88" w:rsidRPr="00B116BA">
        <w:rPr>
          <w:rFonts w:ascii="Verdana" w:hAnsi="Verdana"/>
        </w:rPr>
        <w:br/>
      </w:r>
      <w:r w:rsidR="007A0D33" w:rsidRPr="00B116BA">
        <w:rPr>
          <w:rFonts w:ascii="Verdana" w:hAnsi="Verdana"/>
        </w:rPr>
        <w:t>z rozporządzeniem Ministra Infrastruktury [8],</w:t>
      </w:r>
      <w:r w:rsidRPr="00B116BA">
        <w:rPr>
          <w:rFonts w:ascii="Verdana" w:hAnsi="Verdana"/>
        </w:rPr>
        <w:t xml:space="preserve"> co oznacza wys</w:t>
      </w:r>
      <w:r w:rsidR="00426685" w:rsidRPr="00B116BA">
        <w:rPr>
          <w:rFonts w:ascii="Verdana" w:hAnsi="Verdana"/>
        </w:rPr>
        <w:t>tawienie deklaracji zgodności z </w:t>
      </w:r>
      <w:r w:rsidRPr="00B116BA">
        <w:rPr>
          <w:rFonts w:ascii="Verdana" w:hAnsi="Verdana"/>
        </w:rPr>
        <w:t xml:space="preserve">aprobatą techniczną </w:t>
      </w:r>
      <w:r w:rsidR="007A0D33" w:rsidRPr="00B116BA">
        <w:rPr>
          <w:rFonts w:ascii="Verdana" w:hAnsi="Verdana"/>
        </w:rPr>
        <w:t>(np. dla</w:t>
      </w:r>
      <w:r w:rsidRPr="00B116BA">
        <w:rPr>
          <w:rFonts w:ascii="Verdana" w:hAnsi="Verdana"/>
        </w:rPr>
        <w:t xml:space="preserve"> farb</w:t>
      </w:r>
      <w:r w:rsidR="007A0D33" w:rsidRPr="00B116BA">
        <w:rPr>
          <w:rFonts w:ascii="Verdana" w:hAnsi="Verdana"/>
        </w:rPr>
        <w:t xml:space="preserve"> oraz</w:t>
      </w:r>
      <w:r w:rsidRPr="00B116BA">
        <w:rPr>
          <w:rFonts w:ascii="Verdana" w:hAnsi="Verdana"/>
        </w:rPr>
        <w:t xml:space="preserve"> mas chemoutwardzalnych i termoplastycznych</w:t>
      </w:r>
      <w:r w:rsidR="007A0D33" w:rsidRPr="00B116BA">
        <w:rPr>
          <w:rFonts w:ascii="Verdana" w:hAnsi="Verdana"/>
        </w:rPr>
        <w:t>)</w:t>
      </w:r>
      <w:r w:rsidRPr="00B116BA">
        <w:rPr>
          <w:rFonts w:ascii="Verdana" w:hAnsi="Verdana"/>
        </w:rPr>
        <w:t xml:space="preserve"> </w:t>
      </w:r>
      <w:r w:rsidR="007A0D33" w:rsidRPr="00B116BA">
        <w:rPr>
          <w:rFonts w:ascii="Verdana" w:hAnsi="Verdana"/>
        </w:rPr>
        <w:t xml:space="preserve">lub </w:t>
      </w:r>
      <w:r w:rsidRPr="00B116BA">
        <w:rPr>
          <w:rFonts w:ascii="Verdana" w:hAnsi="Verdana"/>
        </w:rPr>
        <w:t xml:space="preserve"> znakiem CE, zgodnie z rozporządzeniem Ministra Infrastruktury [12], co oznacza wystawienie deklaracji zgodności z normą zharmonizowaną </w:t>
      </w:r>
      <w:r w:rsidR="007A0D33" w:rsidRPr="00B116BA">
        <w:rPr>
          <w:rFonts w:ascii="Verdana" w:hAnsi="Verdana"/>
        </w:rPr>
        <w:t>(np. dla</w:t>
      </w:r>
      <w:r w:rsidRPr="00B116BA">
        <w:rPr>
          <w:rFonts w:ascii="Verdana" w:hAnsi="Verdana"/>
        </w:rPr>
        <w:t xml:space="preserve"> kulek szklanych [</w:t>
      </w:r>
      <w:r w:rsidR="007A0D33" w:rsidRPr="00B116BA">
        <w:rPr>
          <w:rFonts w:ascii="Verdana" w:hAnsi="Verdana"/>
        </w:rPr>
        <w:t xml:space="preserve">3, </w:t>
      </w:r>
      <w:r w:rsidRPr="00B116BA">
        <w:rPr>
          <w:rFonts w:ascii="Verdana" w:hAnsi="Verdana"/>
        </w:rPr>
        <w:t>3a] i punktowych elementów odblaskowych [</w:t>
      </w:r>
      <w:r w:rsidR="007A0D33" w:rsidRPr="00B116BA">
        <w:rPr>
          <w:rFonts w:ascii="Verdana" w:hAnsi="Verdana"/>
        </w:rPr>
        <w:t xml:space="preserve">5, </w:t>
      </w:r>
      <w:r w:rsidRPr="00B116BA">
        <w:rPr>
          <w:rFonts w:ascii="Verdana" w:hAnsi="Verdana"/>
        </w:rPr>
        <w:t>5a].</w:t>
      </w:r>
    </w:p>
    <w:p w14:paraId="14C481B0" w14:textId="77777777" w:rsidR="004A6DE8" w:rsidRPr="00B116BA" w:rsidRDefault="004A6DE8" w:rsidP="00426685">
      <w:pPr>
        <w:pStyle w:val="Tekstpodstawowy2"/>
        <w:ind w:firstLine="709"/>
        <w:jc w:val="both"/>
        <w:rPr>
          <w:rFonts w:ascii="Verdana" w:hAnsi="Verdana"/>
        </w:rPr>
      </w:pPr>
      <w:r w:rsidRPr="00B116BA">
        <w:rPr>
          <w:rFonts w:ascii="Verdana" w:hAnsi="Verdana"/>
        </w:rPr>
        <w:t>Aprobaty techniczne wystawione przed czasem wejścia w życie rozporządzenia [</w:t>
      </w:r>
      <w:r w:rsidR="007A0D33" w:rsidRPr="00B116BA">
        <w:rPr>
          <w:rFonts w:ascii="Verdana" w:hAnsi="Verdana"/>
        </w:rPr>
        <w:t>15</w:t>
      </w:r>
      <w:r w:rsidRPr="00B116BA">
        <w:rPr>
          <w:rFonts w:ascii="Verdana" w:hAnsi="Verdana"/>
        </w:rPr>
        <w:t>]  nie mogą być zmieniane lecz zachowują ważność przez okres, na jaki zostały wydane. W tym przypadku do oznakowania wyrobu znakiem budowlanym B wystarcza d</w:t>
      </w:r>
      <w:r w:rsidR="00426685" w:rsidRPr="00B116BA">
        <w:rPr>
          <w:rFonts w:ascii="Verdana" w:hAnsi="Verdana"/>
        </w:rPr>
        <w:t>eklaracja zgodności z </w:t>
      </w:r>
      <w:r w:rsidRPr="00B116BA">
        <w:rPr>
          <w:rFonts w:ascii="Verdana" w:hAnsi="Verdana"/>
        </w:rPr>
        <w:t>aprobatą techniczną.</w:t>
      </w:r>
    </w:p>
    <w:p w14:paraId="51AFED91" w14:textId="77777777" w:rsidR="004A6DE8" w:rsidRPr="00B116BA" w:rsidRDefault="004A6DE8" w:rsidP="00426685">
      <w:pPr>
        <w:pStyle w:val="Tekstprzypisudolnego"/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Powyższe zasady należy stosować także do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tymczasowych wykonywanych materiałami o barwie żółtej.</w:t>
      </w:r>
    </w:p>
    <w:p w14:paraId="6539A918" w14:textId="77777777" w:rsidR="00426685" w:rsidRPr="00B116BA" w:rsidRDefault="00426685" w:rsidP="00426685">
      <w:pPr>
        <w:pStyle w:val="Tekstprzypisudolnego"/>
        <w:rPr>
          <w:rFonts w:ascii="Verdana" w:hAnsi="Verdana"/>
        </w:rPr>
      </w:pPr>
    </w:p>
    <w:p w14:paraId="7018DA41" w14:textId="77777777" w:rsidR="004A6DE8" w:rsidRPr="00B116BA" w:rsidRDefault="004A6DE8" w:rsidP="00426685">
      <w:pPr>
        <w:pStyle w:val="Nagwek2"/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2.3. Badanie materiałów, których jakość budzi wątpliwość</w:t>
      </w:r>
    </w:p>
    <w:p w14:paraId="0479D5F8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 xml:space="preserve">Wykonawca powinien przeprowadzić dodatkowe badania tych materiałów, które budzą wątpliwości jego lub </w:t>
      </w:r>
      <w:r w:rsidR="00C22BD0" w:rsidRPr="00B116BA">
        <w:rPr>
          <w:rFonts w:ascii="Verdana" w:hAnsi="Verdana"/>
        </w:rPr>
        <w:t>UPZ</w:t>
      </w:r>
      <w:r w:rsidRPr="00B116BA">
        <w:rPr>
          <w:rFonts w:ascii="Verdana" w:hAnsi="Verdana"/>
        </w:rPr>
        <w:t xml:space="preserve">, co do jakości, w celu stwierdzenia czy odpowiadają one wymaganiom określonym w aprobacie technicznej. Badania te Wykonawca zleci </w:t>
      </w:r>
      <w:proofErr w:type="spellStart"/>
      <w:r w:rsidRPr="00B116BA">
        <w:rPr>
          <w:rFonts w:ascii="Verdana" w:hAnsi="Verdana"/>
        </w:rPr>
        <w:t>IBDiM</w:t>
      </w:r>
      <w:proofErr w:type="spellEnd"/>
      <w:r w:rsidRPr="00B116BA">
        <w:rPr>
          <w:rFonts w:ascii="Verdana" w:hAnsi="Verdana"/>
        </w:rPr>
        <w:t xml:space="preserve"> </w:t>
      </w:r>
      <w:r w:rsidR="007A0D33" w:rsidRPr="00B116BA">
        <w:rPr>
          <w:rFonts w:ascii="Verdana" w:hAnsi="Verdana"/>
        </w:rPr>
        <w:t xml:space="preserve">lub </w:t>
      </w:r>
      <w:r w:rsidRPr="00B116BA">
        <w:rPr>
          <w:rFonts w:ascii="Verdana" w:hAnsi="Verdana"/>
        </w:rPr>
        <w:t xml:space="preserve">akredytowanemu laboratorium drogowemu. Badania powinny być wykonane zgodnie </w:t>
      </w:r>
      <w:r w:rsidR="00752E88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z PN-EN 1871:2003 [6] lub Warunkami Technicznymi POD-97 [9] lub POD-2006 po ich wydaniu [10].</w:t>
      </w:r>
    </w:p>
    <w:p w14:paraId="5112435D" w14:textId="77777777" w:rsidR="00426685" w:rsidRPr="00B116BA" w:rsidRDefault="00426685" w:rsidP="00426685">
      <w:pPr>
        <w:rPr>
          <w:rFonts w:ascii="Verdana" w:hAnsi="Verdana"/>
        </w:rPr>
      </w:pPr>
    </w:p>
    <w:p w14:paraId="44AF306F" w14:textId="77777777" w:rsidR="004A6DE8" w:rsidRPr="00B116BA" w:rsidRDefault="004A6DE8" w:rsidP="00426685">
      <w:pPr>
        <w:pStyle w:val="Nagwek2"/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2.4. Oznakowanie opakowań</w:t>
      </w:r>
    </w:p>
    <w:p w14:paraId="0FE1F083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>Wykonawca powinien żądać od producenta, aby oznakowanie opakowań materiałów do poziomego znakowania dróg było wykonane zgodnie z PN-O-79252 [2], a ponadto aby na każdym opakowaniu był umieszczony trwały napis zawierający:</w:t>
      </w:r>
    </w:p>
    <w:p w14:paraId="69D4916D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nazwę i adres producenta,</w:t>
      </w:r>
    </w:p>
    <w:p w14:paraId="1ADBF983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datę produkcji i termin przydatności do użycia,</w:t>
      </w:r>
    </w:p>
    <w:p w14:paraId="03FFD42F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masę netto,</w:t>
      </w:r>
    </w:p>
    <w:p w14:paraId="087BCE64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numer partii i datę produkcji,</w:t>
      </w:r>
    </w:p>
    <w:p w14:paraId="10A99877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informację, że wyrób posiada aprobatę techniczną </w:t>
      </w:r>
      <w:proofErr w:type="spellStart"/>
      <w:r w:rsidRPr="00B116BA">
        <w:rPr>
          <w:rFonts w:ascii="Verdana" w:hAnsi="Verdana"/>
        </w:rPr>
        <w:t>IBDiM</w:t>
      </w:r>
      <w:proofErr w:type="spellEnd"/>
      <w:r w:rsidRPr="00B116BA">
        <w:rPr>
          <w:rFonts w:ascii="Verdana" w:hAnsi="Verdana"/>
        </w:rPr>
        <w:t xml:space="preserve"> i jej n</w:t>
      </w:r>
      <w:r w:rsidR="007A0D33" w:rsidRPr="00B116BA">
        <w:rPr>
          <w:rFonts w:ascii="Verdana" w:hAnsi="Verdana"/>
        </w:rPr>
        <w:t>ume</w:t>
      </w:r>
      <w:r w:rsidRPr="00B116BA">
        <w:rPr>
          <w:rFonts w:ascii="Verdana" w:hAnsi="Verdana"/>
        </w:rPr>
        <w:t>r,</w:t>
      </w:r>
    </w:p>
    <w:p w14:paraId="554AC14E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nazwę jednostki certyfikującej i numer certyfikatu, jeśli dotyczy [8], </w:t>
      </w:r>
    </w:p>
    <w:p w14:paraId="2FE6B064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lastRenderedPageBreak/>
        <w:t>znak budowlany „B” wg rozporządzenia Ministra Infras</w:t>
      </w:r>
      <w:r w:rsidR="00426685" w:rsidRPr="00B116BA">
        <w:rPr>
          <w:rFonts w:ascii="Verdana" w:hAnsi="Verdana"/>
        </w:rPr>
        <w:t>truktury [8] i/lub znak „CE” wg </w:t>
      </w:r>
      <w:r w:rsidRPr="00B116BA">
        <w:rPr>
          <w:rFonts w:ascii="Verdana" w:hAnsi="Verdana"/>
        </w:rPr>
        <w:t>rozporządzenia Ministra Infrastruktury [12],</w:t>
      </w:r>
    </w:p>
    <w:p w14:paraId="4009CB1D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informację o szkodliwości i klasie zagrożenia pożarowego,</w:t>
      </w:r>
    </w:p>
    <w:p w14:paraId="52C1E8C2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ewentualne wskazówki dla użytkowników.</w:t>
      </w:r>
    </w:p>
    <w:p w14:paraId="740B306B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>W przypadku farb rozpuszczalnikowych i wyrobów chemoutwardzalnych oznakowanie opakowania powinno być zgodne z rozporządzeniem Ministra Zdrowia [13].</w:t>
      </w:r>
    </w:p>
    <w:p w14:paraId="6C4D5FD2" w14:textId="77777777" w:rsidR="00426685" w:rsidRPr="00B116BA" w:rsidRDefault="00426685" w:rsidP="00426685">
      <w:pPr>
        <w:rPr>
          <w:rFonts w:ascii="Verdana" w:hAnsi="Verdana"/>
        </w:rPr>
      </w:pPr>
    </w:p>
    <w:p w14:paraId="6F61EB4E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2.5. Przepisy określające wymagania dla materiałów</w:t>
      </w:r>
    </w:p>
    <w:p w14:paraId="1A8CFE75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Podstawowe wymagania dotyczące materiałów podano w punkcie 2.6, a szczegółowe wymagania określone są w Warunkach technicznych POD-97 [9] lub POD-2006 po ich wydaniu [10].</w:t>
      </w:r>
    </w:p>
    <w:p w14:paraId="2E0A905E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66513306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2.6. Wymagania wobec materiałów do poziomego oznakowania dróg</w:t>
      </w:r>
    </w:p>
    <w:p w14:paraId="541F54F4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2.6.1. </w:t>
      </w:r>
      <w:r w:rsidRPr="00B116BA">
        <w:rPr>
          <w:rFonts w:ascii="Verdana" w:hAnsi="Verdana"/>
        </w:rPr>
        <w:t xml:space="preserve"> Materiały do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cienkowarstwowych</w:t>
      </w:r>
    </w:p>
    <w:p w14:paraId="510B046F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Materiałami do wykonywania oznakowania cienkowarstwowego powinny być farby nakładane warstwą grubości od </w:t>
      </w:r>
      <w:smartTag w:uri="urn:schemas-microsoft-com:office:smarttags" w:element="metricconverter">
        <w:smartTagPr>
          <w:attr w:name="ProductID" w:val="0,4 mm"/>
        </w:smartTagPr>
        <w:r w:rsidRPr="00B116BA">
          <w:rPr>
            <w:rFonts w:ascii="Verdana" w:hAnsi="Verdana"/>
          </w:rPr>
          <w:t>0,4 mm</w:t>
        </w:r>
      </w:smartTag>
      <w:r w:rsidRPr="00B116BA">
        <w:rPr>
          <w:rFonts w:ascii="Verdana" w:hAnsi="Verdana"/>
        </w:rPr>
        <w:t xml:space="preserve"> do </w:t>
      </w:r>
      <w:smartTag w:uri="urn:schemas-microsoft-com:office:smarttags" w:element="metricconverter">
        <w:smartTagPr>
          <w:attr w:name="ProductID" w:val="0,8 mm"/>
        </w:smartTagPr>
        <w:r w:rsidRPr="00B116BA">
          <w:rPr>
            <w:rFonts w:ascii="Verdana" w:hAnsi="Verdana"/>
          </w:rPr>
          <w:t>0,8 mm</w:t>
        </w:r>
      </w:smartTag>
      <w:r w:rsidRPr="00B116BA">
        <w:rPr>
          <w:rFonts w:ascii="Verdana" w:hAnsi="Verdana"/>
        </w:rPr>
        <w:t xml:space="preserve"> (na mokro). Powinny to być ciekłe produkty zawierające ciała stałe zdyspergowane w roztworze żywicy syntetycznej w rozpuszczalniku organicznym lub w wodzie, które mogą występować w układach jedno- lub wieloskładnikowych.</w:t>
      </w:r>
    </w:p>
    <w:p w14:paraId="2EB5F077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 Podczas nakładania farb, do znakowania cienkowarstwowego, na nawierzchnię pędzlem, wałkiem lub przez natrysk, powinny one tworzyć warstwę kohezyjną w procesie odparowania i/lub w procesie chemicznym.</w:t>
      </w:r>
    </w:p>
    <w:p w14:paraId="14D6CC6A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Właściwości fizyczne poszczególnych materiałów do poziomego oznakowania cienkowarstwowego określają aprobaty techniczne. </w:t>
      </w:r>
    </w:p>
    <w:p w14:paraId="0F6CC76B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2.6.2. </w:t>
      </w:r>
      <w:r w:rsidRPr="00B116BA">
        <w:rPr>
          <w:rFonts w:ascii="Verdana" w:hAnsi="Verdana"/>
        </w:rPr>
        <w:t xml:space="preserve">Materiały do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grubowarstwowych</w:t>
      </w:r>
    </w:p>
    <w:p w14:paraId="5B2AFD3B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Materiałami do wykonywania oznakowania grubowarstwowego powinny być materiały umożliwiające nakładanie ich warstwą grubości od </w:t>
      </w:r>
      <w:smartTag w:uri="urn:schemas-microsoft-com:office:smarttags" w:element="metricconverter">
        <w:smartTagPr>
          <w:attr w:name="ProductID" w:val="0,9 mm"/>
        </w:smartTagPr>
        <w:r w:rsidRPr="00B116BA">
          <w:rPr>
            <w:rFonts w:ascii="Verdana" w:hAnsi="Verdana"/>
          </w:rPr>
          <w:t>0,9 mm</w:t>
        </w:r>
      </w:smartTag>
      <w:r w:rsidRPr="00B116BA">
        <w:rPr>
          <w:rFonts w:ascii="Verdana" w:hAnsi="Verdana"/>
        </w:rPr>
        <w:t xml:space="preserve"> do </w:t>
      </w:r>
      <w:smartTag w:uri="urn:schemas-microsoft-com:office:smarttags" w:element="metricconverter">
        <w:smartTagPr>
          <w:attr w:name="ProductID" w:val="5 mm"/>
        </w:smartTagPr>
        <w:r w:rsidRPr="00B116BA">
          <w:rPr>
            <w:rFonts w:ascii="Verdana" w:hAnsi="Verdana"/>
          </w:rPr>
          <w:t>5 mm</w:t>
        </w:r>
      </w:smartTag>
      <w:r w:rsidRPr="00B116BA">
        <w:rPr>
          <w:rFonts w:ascii="Verdana" w:hAnsi="Verdana"/>
        </w:rPr>
        <w:t xml:space="preserve"> takie, jak masy chemoutwardzalne stosowane na zimno oraz masy termoplastyczne.</w:t>
      </w:r>
    </w:p>
    <w:p w14:paraId="1B41A477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Masy chemoutwardzalne powinny być substancjami jedno-, dwu- lub trójskładnikowymi, mieszanymi ze sobą w proporcjach ustalonych przez producenta </w:t>
      </w:r>
      <w:r w:rsidR="00752E88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i nakładanymi na nawierzchnię z użyciem odpowiedniego sprzętu. Masy te powinny tworzyć powłokę, której spójność zapewnia jedynie reakcja chemiczna.</w:t>
      </w:r>
    </w:p>
    <w:p w14:paraId="404F2F83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</w:p>
    <w:p w14:paraId="38DE9CF7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>Właściwości fizyczne materiałów do oznakowania grubowarstwowego i wykonanych z nich elementów prefabrykowanych określają aprobaty techniczne.</w:t>
      </w:r>
    </w:p>
    <w:p w14:paraId="4F388A8B" w14:textId="77777777" w:rsidR="004A6DE8" w:rsidRPr="00B116BA" w:rsidRDefault="004A6DE8" w:rsidP="00426685">
      <w:pPr>
        <w:keepNext/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2.6.3. </w:t>
      </w:r>
      <w:r w:rsidRPr="00B116BA">
        <w:rPr>
          <w:rFonts w:ascii="Verdana" w:hAnsi="Verdana"/>
        </w:rPr>
        <w:t>Zawartość składników lotnych w materiałach do znakowania cienkowarstwowego</w:t>
      </w:r>
    </w:p>
    <w:p w14:paraId="4727D608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Zawartość składników lotnych (rozpuszczalników organicznych) nie powinna przekraczać 25% (m/m) w postaci gotowej do aplikacji, w materiałach do znakowania cienkowarstwowego. </w:t>
      </w:r>
    </w:p>
    <w:p w14:paraId="5E4ABB15" w14:textId="77777777" w:rsidR="00FA381B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>Nie dopuszcza się stosowania materiałów zawierających rozpuszczalnik aromatyczny (jak np. toluen, ksylen, etylobenzen) w ilości większej niż 8 % (m/m). Nie dopuszcza się stosowania materiałów zawierających benzen i rozpuszczalniki chlorowane.</w:t>
      </w:r>
    </w:p>
    <w:p w14:paraId="73F80E16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2.6.4. </w:t>
      </w:r>
      <w:r w:rsidRPr="00B116BA">
        <w:rPr>
          <w:rFonts w:ascii="Verdana" w:hAnsi="Verdana"/>
        </w:rPr>
        <w:t>Kulki szklane</w:t>
      </w:r>
    </w:p>
    <w:p w14:paraId="0E414CB2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Materiały w postaci kulek szklanych refleksyjnych do posypywania lub narzucania pod ciśnieniem na materiały do oznakowania powinny zapewniać widzialność w nocy poprzez odbicie powrotne w kierunku pojazdu wiązki światła wysyłanej przez reflektory pojazdu.</w:t>
      </w:r>
    </w:p>
    <w:p w14:paraId="7A27EEF3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Kulki szklane powinny charakteryzować się współczynnikiem załamania powyżej 1,50, wykazywać odporność na wodę, kwas solny, chlorek wapniowy i siarczek sodowy oraz zawierać nie więcej niż 20% kulek z defektami w przypadku kulek o maksymalnej średnicy poniżej </w:t>
      </w:r>
      <w:smartTag w:uri="urn:schemas-microsoft-com:office:smarttags" w:element="metricconverter">
        <w:smartTagPr>
          <w:attr w:name="ProductID" w:val="1 mm"/>
        </w:smartTagPr>
        <w:r w:rsidRPr="00B116BA">
          <w:rPr>
            <w:rFonts w:ascii="Verdana" w:hAnsi="Verdana"/>
          </w:rPr>
          <w:t>1 mm</w:t>
        </w:r>
      </w:smartTag>
      <w:r w:rsidRPr="00B116BA">
        <w:rPr>
          <w:rFonts w:ascii="Verdana" w:hAnsi="Verdana"/>
        </w:rPr>
        <w:t xml:space="preserve"> oraz 30 % w przypadku kulek o maksymalnej średnicy równej i większej niż </w:t>
      </w:r>
      <w:smartTag w:uri="urn:schemas-microsoft-com:office:smarttags" w:element="metricconverter">
        <w:smartTagPr>
          <w:attr w:name="ProductID" w:val="1 mm"/>
        </w:smartTagPr>
        <w:r w:rsidRPr="00B116BA">
          <w:rPr>
            <w:rFonts w:ascii="Verdana" w:hAnsi="Verdana"/>
          </w:rPr>
          <w:t>1 mm</w:t>
        </w:r>
      </w:smartTag>
      <w:r w:rsidRPr="00B116BA">
        <w:rPr>
          <w:rFonts w:ascii="Verdana" w:hAnsi="Verdana"/>
        </w:rPr>
        <w:t xml:space="preserve">. Krzywa uziarnienia powinna mieścić się w krzywych granicznych podanych </w:t>
      </w:r>
      <w:r w:rsidR="00752E88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w wymaganiach aprobaty technicznej wyrobu lub w certyfikacie CE.</w:t>
      </w:r>
    </w:p>
    <w:p w14:paraId="6906D982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Kulki szklane </w:t>
      </w:r>
      <w:proofErr w:type="spellStart"/>
      <w:r w:rsidRPr="00B116BA">
        <w:rPr>
          <w:rFonts w:ascii="Verdana" w:hAnsi="Verdana"/>
        </w:rPr>
        <w:t>hydrofobizowane</w:t>
      </w:r>
      <w:proofErr w:type="spellEnd"/>
      <w:r w:rsidRPr="00B116BA">
        <w:rPr>
          <w:rFonts w:ascii="Verdana" w:hAnsi="Verdana"/>
        </w:rPr>
        <w:t xml:space="preserve"> powinny ponadto wykazywać stopień </w:t>
      </w:r>
      <w:proofErr w:type="spellStart"/>
      <w:r w:rsidRPr="00B116BA">
        <w:rPr>
          <w:rFonts w:ascii="Verdana" w:hAnsi="Verdana"/>
        </w:rPr>
        <w:t>hydrofobizacji</w:t>
      </w:r>
      <w:proofErr w:type="spellEnd"/>
      <w:r w:rsidRPr="00B116BA">
        <w:rPr>
          <w:rFonts w:ascii="Verdana" w:hAnsi="Verdana"/>
        </w:rPr>
        <w:t xml:space="preserve"> co najmniej 80%. </w:t>
      </w:r>
    </w:p>
    <w:p w14:paraId="46D34C88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>Wymagania i metody badań kulek szklanych podano w PN-EN 1423:2000[</w:t>
      </w:r>
      <w:r w:rsidR="00CF6957" w:rsidRPr="00B116BA">
        <w:rPr>
          <w:rFonts w:ascii="Verdana" w:hAnsi="Verdana"/>
        </w:rPr>
        <w:t>3</w:t>
      </w:r>
      <w:r w:rsidRPr="00B116BA">
        <w:rPr>
          <w:rFonts w:ascii="Verdana" w:hAnsi="Verdana"/>
        </w:rPr>
        <w:t xml:space="preserve">, </w:t>
      </w:r>
      <w:r w:rsidR="00CF6957" w:rsidRPr="00B116BA">
        <w:rPr>
          <w:rFonts w:ascii="Verdana" w:hAnsi="Verdana"/>
        </w:rPr>
        <w:t>3</w:t>
      </w:r>
      <w:r w:rsidRPr="00B116BA">
        <w:rPr>
          <w:rFonts w:ascii="Verdana" w:hAnsi="Verdana"/>
        </w:rPr>
        <w:t>a].</w:t>
      </w:r>
    </w:p>
    <w:p w14:paraId="332BE45C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Właściwości kulek szklanych określają odpowiednie aprobaty techniczne, lub certyfikaty „CE”.</w:t>
      </w:r>
    </w:p>
    <w:p w14:paraId="35E466ED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164D7335" w14:textId="77777777" w:rsidR="00966CEB" w:rsidRPr="00B116BA" w:rsidRDefault="00966CEB" w:rsidP="00426685">
      <w:pPr>
        <w:numPr>
          <w:ilvl w:val="12"/>
          <w:numId w:val="0"/>
        </w:numPr>
        <w:rPr>
          <w:rFonts w:ascii="Verdana" w:hAnsi="Verdana"/>
        </w:rPr>
      </w:pPr>
    </w:p>
    <w:p w14:paraId="34497B51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2.6.5. </w:t>
      </w:r>
      <w:r w:rsidRPr="00B116BA">
        <w:rPr>
          <w:rFonts w:ascii="Verdana" w:hAnsi="Verdana"/>
        </w:rPr>
        <w:t xml:space="preserve">Materiał </w:t>
      </w:r>
      <w:proofErr w:type="spellStart"/>
      <w:r w:rsidRPr="00B116BA">
        <w:rPr>
          <w:rFonts w:ascii="Verdana" w:hAnsi="Verdana"/>
        </w:rPr>
        <w:t>uszorstniający</w:t>
      </w:r>
      <w:proofErr w:type="spellEnd"/>
      <w:r w:rsidRPr="00B116BA">
        <w:rPr>
          <w:rFonts w:ascii="Verdana" w:hAnsi="Verdana"/>
        </w:rPr>
        <w:t xml:space="preserve"> oznakowanie</w:t>
      </w:r>
    </w:p>
    <w:p w14:paraId="020C9BB6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lastRenderedPageBreak/>
        <w:t xml:space="preserve">Materiał </w:t>
      </w:r>
      <w:proofErr w:type="spellStart"/>
      <w:r w:rsidRPr="00B116BA">
        <w:rPr>
          <w:rFonts w:ascii="Verdana" w:hAnsi="Verdana"/>
        </w:rPr>
        <w:t>uszorstniający</w:t>
      </w:r>
      <w:proofErr w:type="spellEnd"/>
      <w:r w:rsidRPr="00B116BA">
        <w:rPr>
          <w:rFonts w:ascii="Verdana" w:hAnsi="Verdana"/>
        </w:rPr>
        <w:t xml:space="preserve"> oznakowanie powinien składać się z naturalnego lub sztucznego twardego kruszywa (np. krystobalitu), stosowanego w celu zapewnienia oznakowaniu odpowiedniej szorstkości (właściwości antypoślizgowych). Materiał </w:t>
      </w:r>
      <w:proofErr w:type="spellStart"/>
      <w:r w:rsidRPr="00B116BA">
        <w:rPr>
          <w:rFonts w:ascii="Verdana" w:hAnsi="Verdana"/>
        </w:rPr>
        <w:t>uszorstniający</w:t>
      </w:r>
      <w:proofErr w:type="spellEnd"/>
      <w:r w:rsidRPr="00B116BA">
        <w:rPr>
          <w:rFonts w:ascii="Verdana" w:hAnsi="Verdana"/>
        </w:rPr>
        <w:t xml:space="preserve"> nie może zawierać więcej niż 1% cząstek mniejszych niż 90 </w:t>
      </w:r>
      <w:r w:rsidRPr="00B116BA">
        <w:rPr>
          <w:rFonts w:ascii="Verdana" w:hAnsi="Verdana"/>
        </w:rPr>
        <w:sym w:font="Symbol" w:char="F06D"/>
      </w:r>
      <w:r w:rsidRPr="00B116BA">
        <w:rPr>
          <w:rFonts w:ascii="Verdana" w:hAnsi="Verdana"/>
        </w:rPr>
        <w:t xml:space="preserve">m. Potrzeba stosowania materiału </w:t>
      </w:r>
      <w:proofErr w:type="spellStart"/>
      <w:r w:rsidRPr="00B116BA">
        <w:rPr>
          <w:rFonts w:ascii="Verdana" w:hAnsi="Verdana"/>
        </w:rPr>
        <w:t>uszorstniającego</w:t>
      </w:r>
      <w:proofErr w:type="spellEnd"/>
      <w:r w:rsidRPr="00B116BA">
        <w:rPr>
          <w:rFonts w:ascii="Verdana" w:hAnsi="Verdana"/>
        </w:rPr>
        <w:t xml:space="preserve"> powinna być określona w SST. Konieczność jego użycia zachodzi w przypadku potrzeby uzyskania wskaźnika szorstkości oznakowania  SRT </w:t>
      </w:r>
      <w:r w:rsidRPr="00B116BA">
        <w:rPr>
          <w:rFonts w:ascii="Verdana" w:hAnsi="Verdana"/>
        </w:rPr>
        <w:sym w:font="Symbol" w:char="F0B3"/>
      </w:r>
      <w:r w:rsidRPr="00B116BA">
        <w:rPr>
          <w:rFonts w:ascii="Verdana" w:hAnsi="Verdana"/>
        </w:rPr>
        <w:t xml:space="preserve"> 50.</w:t>
      </w:r>
    </w:p>
    <w:p w14:paraId="38BE3AF5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Materiał </w:t>
      </w:r>
      <w:proofErr w:type="spellStart"/>
      <w:r w:rsidRPr="00B116BA">
        <w:rPr>
          <w:rFonts w:ascii="Verdana" w:hAnsi="Verdana"/>
        </w:rPr>
        <w:t>uszorstniający</w:t>
      </w:r>
      <w:proofErr w:type="spellEnd"/>
      <w:r w:rsidRPr="00B116BA">
        <w:rPr>
          <w:rFonts w:ascii="Verdana" w:hAnsi="Verdana"/>
        </w:rPr>
        <w:t xml:space="preserve"> (kruszywo przeciwpoślizgowe) or</w:t>
      </w:r>
      <w:r w:rsidR="00426685" w:rsidRPr="00B116BA">
        <w:rPr>
          <w:rFonts w:ascii="Verdana" w:hAnsi="Verdana"/>
        </w:rPr>
        <w:t>az mieszanina kulek szklanych z </w:t>
      </w:r>
      <w:r w:rsidRPr="00B116BA">
        <w:rPr>
          <w:rFonts w:ascii="Verdana" w:hAnsi="Verdana"/>
        </w:rPr>
        <w:t xml:space="preserve">materiałem </w:t>
      </w:r>
      <w:proofErr w:type="spellStart"/>
      <w:r w:rsidRPr="00B116BA">
        <w:rPr>
          <w:rFonts w:ascii="Verdana" w:hAnsi="Verdana"/>
        </w:rPr>
        <w:t>uszorstniającym</w:t>
      </w:r>
      <w:proofErr w:type="spellEnd"/>
      <w:r w:rsidRPr="00B116BA">
        <w:rPr>
          <w:rFonts w:ascii="Verdana" w:hAnsi="Verdana"/>
        </w:rPr>
        <w:t xml:space="preserve"> powinny odpowiadać wymaganiom określonym w aprobacie technicznej. </w:t>
      </w:r>
    </w:p>
    <w:p w14:paraId="74E8986D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2.6.6. </w:t>
      </w:r>
      <w:r w:rsidRPr="00B116BA">
        <w:rPr>
          <w:rFonts w:ascii="Verdana" w:hAnsi="Verdana"/>
        </w:rPr>
        <w:t>Punktowe elementy odblaskowe</w:t>
      </w:r>
    </w:p>
    <w:p w14:paraId="1A2C931F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Punktowym elementem odblaskowym powinna być naklej</w:t>
      </w:r>
      <w:r w:rsidR="00426685" w:rsidRPr="00B116BA">
        <w:rPr>
          <w:rFonts w:ascii="Verdana" w:hAnsi="Verdana"/>
        </w:rPr>
        <w:t>ana, kotwiczona lub wbudowana w </w:t>
      </w:r>
      <w:r w:rsidRPr="00B116BA">
        <w:rPr>
          <w:rFonts w:ascii="Verdana" w:hAnsi="Verdana"/>
        </w:rPr>
        <w:t>nawierzchnię płytka z materiału wytrzymującego przejazdy pojazdów samochodowych, zawierająca element odblaskowy umieszczony w ten sposób, aby zapewniał widzialność w nocy, a także w czasie opadów deszczu wg PN-EN 1463-1</w:t>
      </w:r>
      <w:r w:rsidR="00CF6957" w:rsidRPr="00B116BA">
        <w:rPr>
          <w:rFonts w:ascii="Verdana" w:hAnsi="Verdana"/>
        </w:rPr>
        <w:t>:2000</w:t>
      </w:r>
      <w:r w:rsidRPr="00B116BA">
        <w:rPr>
          <w:rFonts w:ascii="Verdana" w:hAnsi="Verdana"/>
        </w:rPr>
        <w:t xml:space="preserve"> [5, 5a].</w:t>
      </w:r>
    </w:p>
    <w:p w14:paraId="3B14DA1D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Odbłyśnik, będący częścią punktowego elementu odblaskowego może być:</w:t>
      </w:r>
    </w:p>
    <w:p w14:paraId="2A0059D0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szklany lub plastikowy w całości lub z dodatkową warstwą odbijającą znajdującą się na powierzchni nie wystawionej na zewnątrz i nie narażoną na przejeżdżanie pojazdów,</w:t>
      </w:r>
    </w:p>
    <w:p w14:paraId="6A823AC8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plastikowy z warstwą zabezpieczającą przed ścieraniem, który może mieć warstwę odbijającą tylko w miejscu nie wystawionym na ruch i w którym powierzchnie wystawione na ruch są zabezpieczone warstwami odpornymi na ścieranie.</w:t>
      </w:r>
    </w:p>
    <w:p w14:paraId="2115E9AB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Profil punktowego elementu odblaskowego nie powinien mieć żadnych ostrych krawędzi od strony najeżdżanej przez pojazdy. Jeśli punktowy element odblaskowy jest wykonany z dwu lub więcej części, każda z nich powinna być usuwalna tylko za pomocą narzędzi polecanych przez producenta. Wysokość punktowego elementu nie może być większa od </w:t>
      </w:r>
      <w:smartTag w:uri="urn:schemas-microsoft-com:office:smarttags" w:element="metricconverter">
        <w:smartTagPr>
          <w:attr w:name="ProductID" w:val="25 mm"/>
        </w:smartTagPr>
        <w:r w:rsidRPr="00B116BA">
          <w:rPr>
            <w:rFonts w:ascii="Verdana" w:hAnsi="Verdana"/>
          </w:rPr>
          <w:t>25 mm</w:t>
        </w:r>
      </w:smartTag>
      <w:r w:rsidR="00BE44D4" w:rsidRPr="00B116BA">
        <w:rPr>
          <w:rFonts w:ascii="Verdana" w:hAnsi="Verdana"/>
        </w:rPr>
        <w:t>. Barwa, w </w:t>
      </w:r>
      <w:r w:rsidRPr="00B116BA">
        <w:rPr>
          <w:rFonts w:ascii="Verdana" w:hAnsi="Verdana"/>
        </w:rPr>
        <w:t>przypadku oznakowania trwałego, powinna być biała lub czerwona, a dla oznakowania czasowego – żółta zgodnie z załącznikiem nr 2 do rozporządzenia Ministra Infrastruktury [7].</w:t>
      </w:r>
    </w:p>
    <w:p w14:paraId="60B204E2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Spośród punktowych elementów odblaskowych (PEO) stosowanych do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poziomych wyróżniają się PEO ze szklanym korpusem pełnym (odbłyśnik wielokierunkowy) lub zawierającym świecące diody LED i ewentualnie ogniwo słoneczne z baterią, tzw. aktywne PEO. Nie mieszczą się one w klasyfikacji PN-EN 1463-1:2001 [5], ch</w:t>
      </w:r>
      <w:r w:rsidR="00BE44D4" w:rsidRPr="00B116BA">
        <w:rPr>
          <w:rFonts w:ascii="Verdana" w:hAnsi="Verdana"/>
        </w:rPr>
        <w:t>oć spełniają tę samą funkcję co </w:t>
      </w:r>
      <w:r w:rsidRPr="00B116BA">
        <w:rPr>
          <w:rFonts w:ascii="Verdana" w:hAnsi="Verdana"/>
        </w:rPr>
        <w:t>typowe punktowe elementy odblaskowe, tj. kierunkują p</w:t>
      </w:r>
      <w:r w:rsidR="00BE44D4" w:rsidRPr="00B116BA">
        <w:rPr>
          <w:rFonts w:ascii="Verdana" w:hAnsi="Verdana"/>
        </w:rPr>
        <w:t>ojazdy w nocy w czasie suchej i </w:t>
      </w:r>
      <w:r w:rsidRPr="00B116BA">
        <w:rPr>
          <w:rFonts w:ascii="Verdana" w:hAnsi="Verdana"/>
        </w:rPr>
        <w:t>mokrej pogody.</w:t>
      </w:r>
    </w:p>
    <w:p w14:paraId="2872420C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ab/>
        <w:t>PEO szklane z pełnym korpusem mogą być stosowane do oznakowania rond kompaktowych ze względu na ich geometrię 360</w:t>
      </w:r>
      <w:r w:rsidRPr="00B116BA">
        <w:rPr>
          <w:rFonts w:ascii="Verdana" w:hAnsi="Verdana"/>
          <w:vertAlign w:val="superscript"/>
        </w:rPr>
        <w:t>o</w:t>
      </w:r>
      <w:r w:rsidRPr="00B116BA">
        <w:rPr>
          <w:rFonts w:ascii="Verdana" w:hAnsi="Verdana"/>
        </w:rPr>
        <w:t xml:space="preserve">. </w:t>
      </w:r>
    </w:p>
    <w:p w14:paraId="425C8812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ab/>
        <w:t>Właściwości i wymagania dotyczące punktowych elementów odblaskowych określone są w normie zharmonizowanej [5a] i odpowiednich  aprobatach technicznych.</w:t>
      </w:r>
    </w:p>
    <w:p w14:paraId="72DCFFD7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2.6.7. </w:t>
      </w:r>
      <w:r w:rsidRPr="00B116BA">
        <w:rPr>
          <w:rFonts w:ascii="Verdana" w:hAnsi="Verdana"/>
        </w:rPr>
        <w:t>Wymagania wobec materiałów ze względu na ochronę warunków pracy i środowiska</w:t>
      </w:r>
    </w:p>
    <w:p w14:paraId="234FCB20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>Materiały stosowane do znakowania nawierzchni nie powinny zawierać substancji zagrażających zdrowiu ludzi i powodujących skażenie środowiska.</w:t>
      </w:r>
    </w:p>
    <w:p w14:paraId="47305361" w14:textId="77777777" w:rsidR="00BE44D4" w:rsidRPr="00B116BA" w:rsidRDefault="00BE44D4" w:rsidP="00426685">
      <w:pPr>
        <w:rPr>
          <w:rFonts w:ascii="Verdana" w:hAnsi="Verdana"/>
        </w:rPr>
      </w:pPr>
    </w:p>
    <w:p w14:paraId="23FB9864" w14:textId="77777777" w:rsidR="004A6DE8" w:rsidRPr="00B116BA" w:rsidRDefault="004A6DE8" w:rsidP="00426685">
      <w:pPr>
        <w:pStyle w:val="Nagwek2"/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2.7. Przechowywanie i składowanie materiałów</w:t>
      </w:r>
    </w:p>
    <w:p w14:paraId="0611FA3D" w14:textId="77777777" w:rsidR="004A6DE8" w:rsidRPr="00B116BA" w:rsidRDefault="00283D52" w:rsidP="00426685">
      <w:pPr>
        <w:rPr>
          <w:rFonts w:ascii="Verdana" w:hAnsi="Verdana"/>
        </w:rPr>
      </w:pPr>
      <w:r w:rsidRPr="00B116BA">
        <w:rPr>
          <w:rFonts w:ascii="Verdana" w:hAnsi="Verdana"/>
        </w:rPr>
        <w:t>Materiały do oznakowania cienko</w:t>
      </w:r>
      <w:r w:rsidR="004A6DE8" w:rsidRPr="00B116BA">
        <w:rPr>
          <w:rFonts w:ascii="Verdana" w:hAnsi="Verdana"/>
        </w:rPr>
        <w:t xml:space="preserve"> i grubowarstwowego nawierzchni powinny zachować stałość swoich właściwości chemicznych i fizykochemicznych przez okres co najmniej 6 miesięcy składowania w warunkach określonych przez producenta.</w:t>
      </w:r>
    </w:p>
    <w:p w14:paraId="7AB9BBB1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ab/>
        <w:t>Materiały do poziomego oznakowania dróg należy przechowywać w magazynach odpowiadających zaleceniom producenta, zwłaszcza zabezpieczających je od napromieniowania słonecznego, opadów i w temperaturze, dla:</w:t>
      </w:r>
    </w:p>
    <w:p w14:paraId="426264B8" w14:textId="77777777" w:rsidR="004A6DE8" w:rsidRPr="00B116BA" w:rsidRDefault="004A6DE8" w:rsidP="00426685">
      <w:pPr>
        <w:numPr>
          <w:ilvl w:val="0"/>
          <w:numId w:val="2"/>
        </w:numPr>
        <w:rPr>
          <w:rFonts w:ascii="Verdana" w:hAnsi="Verdana"/>
        </w:rPr>
      </w:pPr>
      <w:r w:rsidRPr="00B116BA">
        <w:rPr>
          <w:rFonts w:ascii="Verdana" w:hAnsi="Verdana"/>
        </w:rPr>
        <w:t>farb wodorozcieńczalnych od 5</w:t>
      </w:r>
      <w:r w:rsidRPr="00B116BA">
        <w:rPr>
          <w:rFonts w:ascii="Verdana" w:hAnsi="Verdana"/>
          <w:vertAlign w:val="superscript"/>
        </w:rPr>
        <w:t>o</w:t>
      </w:r>
      <w:r w:rsidRPr="00B116BA">
        <w:rPr>
          <w:rFonts w:ascii="Verdana" w:hAnsi="Verdana"/>
        </w:rPr>
        <w:t>C do 40</w:t>
      </w:r>
      <w:r w:rsidRPr="00B116BA">
        <w:rPr>
          <w:rFonts w:ascii="Verdana" w:hAnsi="Verdana"/>
          <w:vertAlign w:val="superscript"/>
        </w:rPr>
        <w:t>o</w:t>
      </w:r>
      <w:r w:rsidRPr="00B116BA">
        <w:rPr>
          <w:rFonts w:ascii="Verdana" w:hAnsi="Verdana"/>
        </w:rPr>
        <w:t>C,</w:t>
      </w:r>
    </w:p>
    <w:p w14:paraId="53BEC494" w14:textId="77777777" w:rsidR="004A6DE8" w:rsidRPr="00B116BA" w:rsidRDefault="004A6DE8" w:rsidP="00426685">
      <w:pPr>
        <w:numPr>
          <w:ilvl w:val="0"/>
          <w:numId w:val="2"/>
        </w:numPr>
        <w:rPr>
          <w:rFonts w:ascii="Verdana" w:hAnsi="Verdana"/>
        </w:rPr>
      </w:pPr>
      <w:r w:rsidRPr="00B116BA">
        <w:rPr>
          <w:rFonts w:ascii="Verdana" w:hAnsi="Verdana"/>
        </w:rPr>
        <w:t>farb rozpuszczalnikowych od -5</w:t>
      </w:r>
      <w:r w:rsidRPr="00B116BA">
        <w:rPr>
          <w:rFonts w:ascii="Verdana" w:hAnsi="Verdana"/>
          <w:vertAlign w:val="superscript"/>
        </w:rPr>
        <w:t>o</w:t>
      </w:r>
      <w:r w:rsidRPr="00B116BA">
        <w:rPr>
          <w:rFonts w:ascii="Verdana" w:hAnsi="Verdana"/>
        </w:rPr>
        <w:t>C do 25</w:t>
      </w:r>
      <w:r w:rsidRPr="00B116BA">
        <w:rPr>
          <w:rFonts w:ascii="Verdana" w:hAnsi="Verdana"/>
          <w:vertAlign w:val="superscript"/>
        </w:rPr>
        <w:t>o</w:t>
      </w:r>
      <w:r w:rsidRPr="00B116BA">
        <w:rPr>
          <w:rFonts w:ascii="Verdana" w:hAnsi="Verdana"/>
        </w:rPr>
        <w:t>C,</w:t>
      </w:r>
    </w:p>
    <w:p w14:paraId="58884485" w14:textId="77777777" w:rsidR="004A6DE8" w:rsidRPr="00B116BA" w:rsidRDefault="004A6DE8" w:rsidP="00426685">
      <w:pPr>
        <w:numPr>
          <w:ilvl w:val="0"/>
          <w:numId w:val="2"/>
        </w:numPr>
        <w:ind w:left="284" w:hanging="284"/>
        <w:rPr>
          <w:rFonts w:ascii="Verdana" w:hAnsi="Verdana"/>
        </w:rPr>
      </w:pPr>
      <w:r w:rsidRPr="00B116BA">
        <w:rPr>
          <w:rFonts w:ascii="Verdana" w:hAnsi="Verdana"/>
        </w:rPr>
        <w:t>pozostałych materiałów - poniżej 40</w:t>
      </w:r>
      <w:r w:rsidRPr="00B116BA">
        <w:rPr>
          <w:rFonts w:ascii="Verdana" w:hAnsi="Verdana"/>
          <w:vertAlign w:val="superscript"/>
        </w:rPr>
        <w:t>o</w:t>
      </w:r>
      <w:r w:rsidRPr="00B116BA">
        <w:rPr>
          <w:rFonts w:ascii="Verdana" w:hAnsi="Verdana"/>
        </w:rPr>
        <w:t>C.</w:t>
      </w:r>
    </w:p>
    <w:p w14:paraId="7EB98B96" w14:textId="77777777" w:rsidR="00426685" w:rsidRPr="00B116BA" w:rsidRDefault="00426685" w:rsidP="00426685">
      <w:pPr>
        <w:rPr>
          <w:rFonts w:ascii="Verdana" w:hAnsi="Verdana"/>
        </w:rPr>
      </w:pPr>
    </w:p>
    <w:p w14:paraId="2F2D0190" w14:textId="77777777" w:rsidR="004A6DE8" w:rsidRPr="00B116BA" w:rsidRDefault="004A6DE8" w:rsidP="00426685">
      <w:pPr>
        <w:pStyle w:val="Nagwek1"/>
        <w:spacing w:before="0" w:after="0"/>
        <w:rPr>
          <w:rFonts w:ascii="Verdana" w:hAnsi="Verdana"/>
        </w:rPr>
      </w:pPr>
      <w:bookmarkStart w:id="10" w:name="_Toc420816682"/>
      <w:r w:rsidRPr="00B116BA">
        <w:rPr>
          <w:rFonts w:ascii="Verdana" w:hAnsi="Verdana"/>
        </w:rPr>
        <w:t>3. sprzęt</w:t>
      </w:r>
      <w:bookmarkEnd w:id="10"/>
    </w:p>
    <w:p w14:paraId="6CA1C5C1" w14:textId="77777777" w:rsidR="004A6DE8" w:rsidRPr="00B116BA" w:rsidRDefault="004A6DE8" w:rsidP="00426685">
      <w:pPr>
        <w:pStyle w:val="Nagwek2"/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3.1. Ogólne wymagania dotyczące sprzętu</w:t>
      </w:r>
    </w:p>
    <w:p w14:paraId="152C7227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>Ogólne wymaga</w:t>
      </w:r>
      <w:r w:rsidR="00147429" w:rsidRPr="00B116BA">
        <w:rPr>
          <w:rFonts w:ascii="Verdana" w:hAnsi="Verdana"/>
        </w:rPr>
        <w:t>nia dotyczące sprzętu podano w S</w:t>
      </w:r>
      <w:r w:rsidRPr="00B116BA">
        <w:rPr>
          <w:rFonts w:ascii="Verdana" w:hAnsi="Verdana"/>
        </w:rPr>
        <w:t>ST D-M-00.00.00 „Wymagania ogólne” pkt 3.</w:t>
      </w:r>
    </w:p>
    <w:p w14:paraId="65241184" w14:textId="77777777" w:rsidR="00426685" w:rsidRPr="00B116BA" w:rsidRDefault="00426685" w:rsidP="00426685">
      <w:pPr>
        <w:rPr>
          <w:rFonts w:ascii="Verdana" w:hAnsi="Verdana"/>
        </w:rPr>
      </w:pPr>
    </w:p>
    <w:p w14:paraId="33C0DC81" w14:textId="77777777" w:rsidR="00426685" w:rsidRPr="00B116BA" w:rsidRDefault="00426685" w:rsidP="00426685">
      <w:pPr>
        <w:rPr>
          <w:rFonts w:ascii="Verdana" w:hAnsi="Verdana"/>
        </w:rPr>
      </w:pPr>
    </w:p>
    <w:p w14:paraId="08D81BC1" w14:textId="77777777" w:rsidR="004A6DE8" w:rsidRPr="00B116BA" w:rsidRDefault="004A6DE8" w:rsidP="00426685">
      <w:pPr>
        <w:pStyle w:val="Nagwek2"/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lastRenderedPageBreak/>
        <w:t>3.2. Sprzęt do wykonania oznakowania poziomego</w:t>
      </w:r>
    </w:p>
    <w:p w14:paraId="65AD7B40" w14:textId="77777777" w:rsidR="004A6DE8" w:rsidRPr="00B116BA" w:rsidRDefault="004A6DE8" w:rsidP="00426685">
      <w:pPr>
        <w:rPr>
          <w:rFonts w:ascii="Verdana" w:hAnsi="Verdana"/>
        </w:rPr>
      </w:pPr>
      <w:r w:rsidRPr="00B116BA">
        <w:rPr>
          <w:rFonts w:ascii="Verdana" w:hAnsi="Verdana"/>
        </w:rPr>
        <w:t xml:space="preserve">Wykonawca przystępujący do wykonania oznakowania poziomego, w zależności od zakresu robót, powinien wykazać się możliwością korzystania z następującego sprzętu, zaakceptowanego przez </w:t>
      </w:r>
      <w:r w:rsidR="00C22BD0" w:rsidRPr="00B116BA">
        <w:rPr>
          <w:rFonts w:ascii="Verdana" w:hAnsi="Verdana"/>
        </w:rPr>
        <w:t>UPZ</w:t>
      </w:r>
      <w:r w:rsidRPr="00B116BA">
        <w:rPr>
          <w:rFonts w:ascii="Verdana" w:hAnsi="Verdana"/>
        </w:rPr>
        <w:t>:</w:t>
      </w:r>
    </w:p>
    <w:p w14:paraId="4B5E32AC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szczotek mechanicznych (zaleca się stosowanie szczotek wyposażonych w urządzenia odpylające) oraz szczotek ręcznych,</w:t>
      </w:r>
    </w:p>
    <w:p w14:paraId="77CAC3F4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frezarek,</w:t>
      </w:r>
    </w:p>
    <w:p w14:paraId="38CC4ED1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sprężarek,</w:t>
      </w:r>
    </w:p>
    <w:p w14:paraId="10F8866A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proofErr w:type="spellStart"/>
      <w:r w:rsidRPr="00B116BA">
        <w:rPr>
          <w:rFonts w:ascii="Verdana" w:hAnsi="Verdana"/>
        </w:rPr>
        <w:t>malowarek</w:t>
      </w:r>
      <w:proofErr w:type="spellEnd"/>
      <w:r w:rsidRPr="00B116BA">
        <w:rPr>
          <w:rFonts w:ascii="Verdana" w:hAnsi="Verdana"/>
        </w:rPr>
        <w:t>,</w:t>
      </w:r>
    </w:p>
    <w:p w14:paraId="294945DC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układarek mas termoplastycznych i chemoutwardzalnych,</w:t>
      </w:r>
    </w:p>
    <w:p w14:paraId="7B09C8FB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proofErr w:type="spellStart"/>
      <w:r w:rsidRPr="00B116BA">
        <w:rPr>
          <w:rFonts w:ascii="Verdana" w:hAnsi="Verdana"/>
        </w:rPr>
        <w:t>wyklejarek</w:t>
      </w:r>
      <w:proofErr w:type="spellEnd"/>
      <w:r w:rsidRPr="00B116BA">
        <w:rPr>
          <w:rFonts w:ascii="Verdana" w:hAnsi="Verdana"/>
        </w:rPr>
        <w:t xml:space="preserve"> do taśm,</w:t>
      </w:r>
    </w:p>
    <w:p w14:paraId="41705100" w14:textId="77777777" w:rsidR="004A6DE8" w:rsidRPr="00B116BA" w:rsidRDefault="004A6DE8" w:rsidP="00426685">
      <w:pPr>
        <w:numPr>
          <w:ilvl w:val="0"/>
          <w:numId w:val="1"/>
        </w:numPr>
        <w:ind w:left="284" w:hanging="284"/>
        <w:rPr>
          <w:rFonts w:ascii="Verdana" w:hAnsi="Verdana"/>
        </w:rPr>
      </w:pPr>
      <w:r w:rsidRPr="00B116BA">
        <w:rPr>
          <w:rFonts w:ascii="Verdana" w:hAnsi="Verdana"/>
        </w:rPr>
        <w:t>sprzętu do badań, określonego w SST.</w:t>
      </w:r>
    </w:p>
    <w:p w14:paraId="0CE044BF" w14:textId="77777777" w:rsidR="004A6DE8" w:rsidRPr="00B116BA" w:rsidRDefault="004A6DE8" w:rsidP="00426685">
      <w:pPr>
        <w:numPr>
          <w:ilvl w:val="12"/>
          <w:numId w:val="0"/>
        </w:numPr>
        <w:ind w:firstLine="709"/>
        <w:rPr>
          <w:rFonts w:ascii="Verdana" w:hAnsi="Verdana"/>
        </w:rPr>
      </w:pPr>
      <w:r w:rsidRPr="00B116BA">
        <w:rPr>
          <w:rFonts w:ascii="Verdana" w:hAnsi="Verdana"/>
        </w:rPr>
        <w:t xml:space="preserve">Wykonawca powinien zapewnić odpowiednią jakość, ilość i wydajność </w:t>
      </w:r>
      <w:proofErr w:type="spellStart"/>
      <w:r w:rsidRPr="00B116BA">
        <w:rPr>
          <w:rFonts w:ascii="Verdana" w:hAnsi="Verdana"/>
        </w:rPr>
        <w:t>malowarek</w:t>
      </w:r>
      <w:proofErr w:type="spellEnd"/>
      <w:r w:rsidRPr="00B116BA">
        <w:rPr>
          <w:rFonts w:ascii="Verdana" w:hAnsi="Verdana"/>
        </w:rPr>
        <w:t xml:space="preserve"> lub układarek proporcjonalną do wielkości i czasu wykonania całego zakresu robót.</w:t>
      </w:r>
    </w:p>
    <w:p w14:paraId="12B9FB67" w14:textId="77777777" w:rsidR="00426685" w:rsidRPr="00B116BA" w:rsidRDefault="00426685" w:rsidP="00426685">
      <w:pPr>
        <w:numPr>
          <w:ilvl w:val="12"/>
          <w:numId w:val="0"/>
        </w:numPr>
        <w:ind w:firstLine="709"/>
        <w:rPr>
          <w:rFonts w:ascii="Verdana" w:hAnsi="Verdana"/>
        </w:rPr>
      </w:pPr>
    </w:p>
    <w:p w14:paraId="03EE51BF" w14:textId="77777777" w:rsidR="004A6DE8" w:rsidRPr="00B116BA" w:rsidRDefault="004A6DE8" w:rsidP="00426685">
      <w:pPr>
        <w:pStyle w:val="Nagwek1"/>
        <w:numPr>
          <w:ilvl w:val="12"/>
          <w:numId w:val="0"/>
        </w:numPr>
        <w:spacing w:before="0" w:after="0"/>
        <w:rPr>
          <w:rFonts w:ascii="Verdana" w:hAnsi="Verdana"/>
        </w:rPr>
      </w:pPr>
      <w:bookmarkStart w:id="11" w:name="_Toc420816683"/>
      <w:r w:rsidRPr="00B116BA">
        <w:rPr>
          <w:rFonts w:ascii="Verdana" w:hAnsi="Verdana"/>
        </w:rPr>
        <w:t>4. transport</w:t>
      </w:r>
      <w:bookmarkEnd w:id="11"/>
    </w:p>
    <w:p w14:paraId="68C2D01F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4.1. Ogólne wymagania dotyczące transportu</w:t>
      </w:r>
    </w:p>
    <w:p w14:paraId="14B716E5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Ogólne wymagania dotyczące tran</w:t>
      </w:r>
      <w:r w:rsidR="00147429" w:rsidRPr="00B116BA">
        <w:rPr>
          <w:rFonts w:ascii="Verdana" w:hAnsi="Verdana"/>
        </w:rPr>
        <w:t>sportu podano w S</w:t>
      </w:r>
      <w:r w:rsidRPr="00B116BA">
        <w:rPr>
          <w:rFonts w:ascii="Verdana" w:hAnsi="Verdana"/>
        </w:rPr>
        <w:t>ST D-M-</w:t>
      </w:r>
      <w:r w:rsidR="00426685" w:rsidRPr="00B116BA">
        <w:rPr>
          <w:rFonts w:ascii="Verdana" w:hAnsi="Verdana"/>
        </w:rPr>
        <w:t>00.00.00 „Wymagania ogólne” pkt </w:t>
      </w:r>
      <w:r w:rsidRPr="00B116BA">
        <w:rPr>
          <w:rFonts w:ascii="Verdana" w:hAnsi="Verdana"/>
        </w:rPr>
        <w:t>4.</w:t>
      </w:r>
    </w:p>
    <w:p w14:paraId="4EF61CAB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52B69EEB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4.2. Przewóz materiałów do poziomego znakowania dróg</w:t>
      </w:r>
    </w:p>
    <w:p w14:paraId="42FB6C32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Materiały do poziomego znakowania dróg należy przewozić w opakowaniach zapewniających szczelność, bezpieczny transport i zachowanie wymaganych właściwości materiałów. Pojemniki powinny być oznakowane zgodnie z normą PN-O-79252 [2]. </w:t>
      </w:r>
      <w:r w:rsidR="0029332B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 xml:space="preserve">W przypadku  materiałów niebezpiecznych opakowania powinny być oznakowane zgodnie </w:t>
      </w:r>
      <w:r w:rsidR="0029332B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z rozporządzeniem Ministra Zdrowia [13].</w:t>
      </w:r>
    </w:p>
    <w:p w14:paraId="4272974D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Farby rozpuszczalnikowe, rozpuszczalniki palne oraz farby i masy chemoutwardzalne należy transportować zgodnie z postanowieniami umowy międzynarodowej [14] dla transportu drogowego materiałów palnych, klasy 3, oraz szczegółowymi zaleceniami zawartymi w karcie charakterystyki wyrobu sporządzonej przez producenta. Wyroby, wyżej wymienione, nie posiadające karty charakterystyki nie powinny być dopuszczone </w:t>
      </w:r>
      <w:r w:rsidR="0029332B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do transportu.</w:t>
      </w:r>
    </w:p>
    <w:p w14:paraId="41233658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Pozostałe materiały do znakowania poziomego należy przewozić krytymi środkami transportowymi, chroniąc opakowania przed uszkodzeniem mechanicznym, zgodnie </w:t>
      </w:r>
      <w:r w:rsidR="00426685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z PN-C-81400 [1] oraz zgodnie z prawem przewozowym.</w:t>
      </w:r>
    </w:p>
    <w:p w14:paraId="7EE8B1D8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3FFBB08B" w14:textId="77777777" w:rsidR="004A6DE8" w:rsidRPr="00B116BA" w:rsidRDefault="004A6DE8" w:rsidP="00426685">
      <w:pPr>
        <w:pStyle w:val="Nagwek1"/>
        <w:numPr>
          <w:ilvl w:val="12"/>
          <w:numId w:val="0"/>
        </w:numPr>
        <w:spacing w:before="0" w:after="0"/>
        <w:rPr>
          <w:rFonts w:ascii="Verdana" w:hAnsi="Verdana"/>
        </w:rPr>
      </w:pPr>
      <w:bookmarkStart w:id="12" w:name="_Toc420816684"/>
      <w:r w:rsidRPr="00B116BA">
        <w:rPr>
          <w:rFonts w:ascii="Verdana" w:hAnsi="Verdana"/>
        </w:rPr>
        <w:t>5. wykonanie robót</w:t>
      </w:r>
      <w:bookmarkEnd w:id="12"/>
    </w:p>
    <w:p w14:paraId="35B08EC0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5.1. Ogólne zasady wykonania robót</w:t>
      </w:r>
    </w:p>
    <w:p w14:paraId="516135D0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Ogólne z</w:t>
      </w:r>
      <w:r w:rsidR="00147429" w:rsidRPr="00B116BA">
        <w:rPr>
          <w:rFonts w:ascii="Verdana" w:hAnsi="Verdana"/>
        </w:rPr>
        <w:t>asady wykonania robót podano w S</w:t>
      </w:r>
      <w:r w:rsidRPr="00B116BA">
        <w:rPr>
          <w:rFonts w:ascii="Verdana" w:hAnsi="Verdana"/>
        </w:rPr>
        <w:t xml:space="preserve">ST D-M-00.00.00 „Wymagania ogólne” pkt 5. </w:t>
      </w:r>
      <w:r w:rsidR="00CF6957" w:rsidRPr="00B116BA">
        <w:rPr>
          <w:rFonts w:ascii="Verdana" w:hAnsi="Verdana"/>
        </w:rPr>
        <w:t>Nowe i odnowione nawierzchnie dróg</w:t>
      </w:r>
      <w:r w:rsidRPr="00B116BA">
        <w:rPr>
          <w:rFonts w:ascii="Verdana" w:hAnsi="Verdana"/>
        </w:rPr>
        <w:t xml:space="preserve"> przed otwarciem do ruchu</w:t>
      </w:r>
      <w:r w:rsidR="00426685" w:rsidRPr="00B116BA">
        <w:rPr>
          <w:rFonts w:ascii="Verdana" w:hAnsi="Verdana"/>
        </w:rPr>
        <w:t xml:space="preserve"> muszą być oznakowane zgodnie z </w:t>
      </w:r>
      <w:r w:rsidR="00CF6957" w:rsidRPr="00B116BA">
        <w:rPr>
          <w:rFonts w:ascii="Verdana" w:hAnsi="Verdana"/>
        </w:rPr>
        <w:t>dokumentacją projektową.</w:t>
      </w:r>
      <w:r w:rsidRPr="00B116BA">
        <w:rPr>
          <w:rFonts w:ascii="Verdana" w:hAnsi="Verdana"/>
        </w:rPr>
        <w:t xml:space="preserve"> </w:t>
      </w:r>
    </w:p>
    <w:p w14:paraId="195A5324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3934591B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5.2. Warunki atmosferyczne</w:t>
      </w:r>
    </w:p>
    <w:p w14:paraId="284B3029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W czasie wykonywania oznakowania temperatura nawierzchni</w:t>
      </w:r>
      <w:r w:rsidR="00BE44D4" w:rsidRPr="00B116BA">
        <w:rPr>
          <w:rFonts w:ascii="Verdana" w:hAnsi="Verdana"/>
        </w:rPr>
        <w:t xml:space="preserve"> i powietrza powinna wynosić co </w:t>
      </w:r>
      <w:r w:rsidRPr="00B116BA">
        <w:rPr>
          <w:rFonts w:ascii="Verdana" w:hAnsi="Verdana"/>
        </w:rPr>
        <w:t>najmniej 5</w:t>
      </w:r>
      <w:r w:rsidRPr="00B116BA">
        <w:rPr>
          <w:rFonts w:ascii="Verdana" w:hAnsi="Verdana"/>
          <w:vertAlign w:val="superscript"/>
        </w:rPr>
        <w:t>o</w:t>
      </w:r>
      <w:r w:rsidRPr="00B116BA">
        <w:rPr>
          <w:rFonts w:ascii="Verdana" w:hAnsi="Verdana"/>
        </w:rPr>
        <w:t xml:space="preserve">C, a wilgotność względna powietrza powinna być zgodna </w:t>
      </w:r>
      <w:r w:rsidR="0029332B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z zaleceniami producenta lub wynosić co najwyżej 85%.</w:t>
      </w:r>
    </w:p>
    <w:p w14:paraId="67835614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348A3E85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5.3. Jednorodność nawierzchni znakowanej</w:t>
      </w:r>
    </w:p>
    <w:p w14:paraId="368D3475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Poprawność wykonania znakowania wymaga jednorodności nawierzchni znakowanej. Nierówności i/lub miejsca napraw cząstkowych nawierzchni, które nie wyróżniają się od starej nawierzchni i nie mają większego rozmiaru niż 15% powierzchni znakowanej, uznaje się za powierzchnie jednorodne. Dla powierzchni niejednorodnych należy w SST ustalić: rozmiary powierzchni niejednorodnej zgodnie z Systemem </w:t>
      </w:r>
      <w:r w:rsidR="00426685" w:rsidRPr="00B116BA">
        <w:rPr>
          <w:rFonts w:ascii="Verdana" w:hAnsi="Verdana"/>
        </w:rPr>
        <w:t>Diagnostyki</w:t>
      </w:r>
      <w:r w:rsidRPr="00B116BA">
        <w:rPr>
          <w:rFonts w:ascii="Verdana" w:hAnsi="Verdana"/>
        </w:rPr>
        <w:t xml:space="preserve"> Stanu Nawierzchni (</w:t>
      </w:r>
      <w:r w:rsidR="00426685" w:rsidRPr="00B116BA">
        <w:rPr>
          <w:rFonts w:ascii="Verdana" w:hAnsi="Verdana"/>
        </w:rPr>
        <w:t>D</w:t>
      </w:r>
      <w:r w:rsidRPr="00B116BA">
        <w:rPr>
          <w:rFonts w:ascii="Verdana" w:hAnsi="Verdana"/>
        </w:rPr>
        <w:t>SN), odkształcenia nawierzchni (otwarte złącza podłużne, koleiny, spękania, przełomy, garby), wymagania wobec materiału do oznakowania nawierzchni i wymagania wobec Wykonawcy.</w:t>
      </w:r>
    </w:p>
    <w:p w14:paraId="6222328F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54FA91C8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lastRenderedPageBreak/>
        <w:t>5.4. Przygotowanie podłoża do wykonania znakowania</w:t>
      </w:r>
    </w:p>
    <w:p w14:paraId="3BA2A5CA" w14:textId="2642FF25" w:rsidR="002632D1" w:rsidRPr="00B116BA" w:rsidRDefault="002632D1" w:rsidP="00B116BA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Przed wykonaniem znakowania poziomego należy oczyścić powierzchnię nawierzchni malowanej z pyłu, kurzu, piasku, smarów, olejów i innych zanieczyszczeń, przy użyciu sprzętu wymienionego w SST</w:t>
      </w:r>
      <w:r w:rsidR="00B116BA" w:rsidRPr="00B116BA">
        <w:rPr>
          <w:rFonts w:ascii="Verdana" w:hAnsi="Verdana"/>
        </w:rPr>
        <w:t>.</w:t>
      </w:r>
    </w:p>
    <w:p w14:paraId="69BF0B20" w14:textId="77777777" w:rsidR="004A6DE8" w:rsidRPr="00B116BA" w:rsidRDefault="002632D1" w:rsidP="002632D1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Powierzchnia nawierzchni przygotowana do wykonania oznakowania poziomego musi być czysta i sucha.</w:t>
      </w:r>
    </w:p>
    <w:p w14:paraId="611AB52C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58A53E10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 xml:space="preserve">5.5. </w:t>
      </w:r>
      <w:proofErr w:type="spellStart"/>
      <w:r w:rsidRPr="00B116BA">
        <w:rPr>
          <w:rFonts w:ascii="Verdana" w:hAnsi="Verdana"/>
        </w:rPr>
        <w:t>Przedznakowanie</w:t>
      </w:r>
      <w:proofErr w:type="spellEnd"/>
    </w:p>
    <w:p w14:paraId="564AC6ED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W celu dokładnego wykonania poziomego oznakowania drogi, można wykonać </w:t>
      </w:r>
      <w:proofErr w:type="spellStart"/>
      <w:r w:rsidRPr="00B116BA">
        <w:rPr>
          <w:rFonts w:ascii="Verdana" w:hAnsi="Verdana"/>
        </w:rPr>
        <w:t>przedznakowanie</w:t>
      </w:r>
      <w:proofErr w:type="spellEnd"/>
      <w:r w:rsidRPr="00B116BA">
        <w:rPr>
          <w:rFonts w:ascii="Verdana" w:hAnsi="Verdana"/>
        </w:rPr>
        <w:t xml:space="preserve">, stosując się do ustaleń zawartych w dokumentacji projektowej, </w:t>
      </w:r>
      <w:r w:rsidR="0029332B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 xml:space="preserve">w </w:t>
      </w:r>
      <w:r w:rsidRPr="00B116BA">
        <w:rPr>
          <w:rFonts w:ascii="Verdana" w:hAnsi="Verdana"/>
          <w:shd w:val="clear" w:color="auto" w:fill="FFFFFF"/>
        </w:rPr>
        <w:t xml:space="preserve">załączniku nr 2 do rozporządzenia Ministra Infrastruktury [7], SST i wskazaniach </w:t>
      </w:r>
      <w:r w:rsidR="00C22BD0" w:rsidRPr="00B116BA">
        <w:rPr>
          <w:rFonts w:ascii="Verdana" w:hAnsi="Verdana"/>
        </w:rPr>
        <w:t>UPZ</w:t>
      </w:r>
      <w:r w:rsidRPr="00B116BA">
        <w:rPr>
          <w:rFonts w:ascii="Verdana" w:hAnsi="Verdana"/>
          <w:shd w:val="clear" w:color="auto" w:fill="FFFFFF"/>
        </w:rPr>
        <w:t>.</w:t>
      </w:r>
    </w:p>
    <w:p w14:paraId="0DBE4725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Do wykonania </w:t>
      </w:r>
      <w:proofErr w:type="spellStart"/>
      <w:r w:rsidRPr="00B116BA">
        <w:rPr>
          <w:rFonts w:ascii="Verdana" w:hAnsi="Verdana"/>
        </w:rPr>
        <w:t>przedznakowania</w:t>
      </w:r>
      <w:proofErr w:type="spellEnd"/>
      <w:r w:rsidRPr="00B116BA">
        <w:rPr>
          <w:rFonts w:ascii="Verdana" w:hAnsi="Verdana"/>
        </w:rPr>
        <w:t xml:space="preserve"> można stosować nietrwałą farbę, np. farbę silnie rozcieńczoną rozpuszczalnikiem. Zaleca się wykonywanie </w:t>
      </w:r>
      <w:proofErr w:type="spellStart"/>
      <w:r w:rsidRPr="00B116BA">
        <w:rPr>
          <w:rFonts w:ascii="Verdana" w:hAnsi="Verdana"/>
        </w:rPr>
        <w:t>przedznakowania</w:t>
      </w:r>
      <w:proofErr w:type="spellEnd"/>
      <w:r w:rsidRPr="00B116BA">
        <w:rPr>
          <w:rFonts w:ascii="Verdana" w:hAnsi="Verdana"/>
        </w:rPr>
        <w:t xml:space="preserve"> w postaci cienkich linii lub kropek. Początek i koniec znakowania należy zaznaczyć małą kreską poprzeczną.</w:t>
      </w:r>
    </w:p>
    <w:p w14:paraId="57BC1023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W przypadku odnawiania oznakowania drogi, gdy stare oznakowanie jest wystarczająco czytelne i zgodne z dokumentacją projektową, można </w:t>
      </w:r>
      <w:proofErr w:type="spellStart"/>
      <w:r w:rsidRPr="00B116BA">
        <w:rPr>
          <w:rFonts w:ascii="Verdana" w:hAnsi="Verdana"/>
        </w:rPr>
        <w:t>przedznakowania</w:t>
      </w:r>
      <w:proofErr w:type="spellEnd"/>
      <w:r w:rsidRPr="00B116BA">
        <w:rPr>
          <w:rFonts w:ascii="Verdana" w:hAnsi="Verdana"/>
        </w:rPr>
        <w:t xml:space="preserve"> nie wykonywać.</w:t>
      </w:r>
    </w:p>
    <w:p w14:paraId="64C3E34F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49F42A4F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5.6. Wykonanie oznakowania drogi</w:t>
      </w:r>
    </w:p>
    <w:p w14:paraId="37080605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5.6.1.</w:t>
      </w:r>
      <w:r w:rsidRPr="00B116BA">
        <w:rPr>
          <w:rFonts w:ascii="Verdana" w:hAnsi="Verdana"/>
          <w:b w:val="0"/>
        </w:rPr>
        <w:t xml:space="preserve"> </w:t>
      </w:r>
      <w:r w:rsidRPr="00B116BA">
        <w:rPr>
          <w:rFonts w:ascii="Verdana" w:hAnsi="Verdana"/>
        </w:rPr>
        <w:t xml:space="preserve"> </w:t>
      </w:r>
      <w:r w:rsidRPr="00B116BA">
        <w:rPr>
          <w:rFonts w:ascii="Verdana" w:hAnsi="Verdana"/>
          <w:b w:val="0"/>
        </w:rPr>
        <w:t>Dostarczenie materiałów i spełnienie zaleceń producenta materiałów</w:t>
      </w:r>
    </w:p>
    <w:p w14:paraId="49DBC82E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Materiały do znakowania drogi, spełniające wymagania podane w punkcie 2, powinny być dostarczone w oryginalnych opakowaniach handlowych i stosowane zgodnie </w:t>
      </w:r>
      <w:r w:rsidR="0029332B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z zaleceniami SST, producenta oraz wymaganiami znajdującymi się w aprobacie technicznej.</w:t>
      </w:r>
    </w:p>
    <w:p w14:paraId="0F9B68CD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5.6.2. </w:t>
      </w:r>
      <w:r w:rsidRPr="00B116BA">
        <w:rPr>
          <w:rFonts w:ascii="Verdana" w:hAnsi="Verdana"/>
        </w:rPr>
        <w:t>Wykonanie oznakowania drogi materiałami cienkowarstwowymi</w:t>
      </w:r>
    </w:p>
    <w:p w14:paraId="58103D03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Wykonanie znakowania powinno być zgodne z zaleceniami producenta materiałów, </w:t>
      </w:r>
      <w:r w:rsidR="0029332B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a w przypadku ich braku lub niepełnych danych - zgodne z poniższymi wskazaniami.</w:t>
      </w:r>
    </w:p>
    <w:p w14:paraId="0201934E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>Farbę do znakowania cienkowarstwowego po otwarciu opakowania należy w</w:t>
      </w:r>
      <w:r w:rsidR="00426685" w:rsidRPr="00B116BA">
        <w:rPr>
          <w:rFonts w:ascii="Verdana" w:hAnsi="Verdana"/>
        </w:rPr>
        <w:t>ymieszać w </w:t>
      </w:r>
      <w:r w:rsidR="00CF6957" w:rsidRPr="00B116BA">
        <w:rPr>
          <w:rFonts w:ascii="Verdana" w:hAnsi="Verdana"/>
        </w:rPr>
        <w:t>czasie od 2 do 4 min</w:t>
      </w:r>
      <w:r w:rsidR="00E666E2" w:rsidRPr="00B116BA">
        <w:rPr>
          <w:rFonts w:ascii="Verdana" w:hAnsi="Verdana"/>
        </w:rPr>
        <w:t>ut</w:t>
      </w:r>
      <w:r w:rsidRPr="00B116BA">
        <w:rPr>
          <w:rFonts w:ascii="Verdana" w:hAnsi="Verdana"/>
        </w:rPr>
        <w:t xml:space="preserve"> do uzyskania pełnej jednorodności. Przed lub w czasie napełniania zbiornika </w:t>
      </w:r>
      <w:proofErr w:type="spellStart"/>
      <w:r w:rsidRPr="00B116BA">
        <w:rPr>
          <w:rFonts w:ascii="Verdana" w:hAnsi="Verdana"/>
        </w:rPr>
        <w:t>malowarki</w:t>
      </w:r>
      <w:proofErr w:type="spellEnd"/>
      <w:r w:rsidRPr="00B116BA">
        <w:rPr>
          <w:rFonts w:ascii="Verdana" w:hAnsi="Verdana"/>
        </w:rPr>
        <w:t xml:space="preserve"> zaleca się przecedzić farbę przez sito </w:t>
      </w:r>
      <w:smartTag w:uri="urn:schemas-microsoft-com:office:smarttags" w:element="metricconverter">
        <w:smartTagPr>
          <w:attr w:name="ProductID" w:val="0,6 mm"/>
        </w:smartTagPr>
        <w:r w:rsidRPr="00B116BA">
          <w:rPr>
            <w:rFonts w:ascii="Verdana" w:hAnsi="Verdana"/>
          </w:rPr>
          <w:t>0,6 mm</w:t>
        </w:r>
      </w:smartTag>
      <w:r w:rsidRPr="00B116BA">
        <w:rPr>
          <w:rFonts w:ascii="Verdana" w:hAnsi="Verdana"/>
        </w:rPr>
        <w:t>. Nie wolno stosować do malowania mechanicznego farby, w której osad na dnie opakowania nie daje się całkowicie wymieszać lub na jej powierzchni znajduje się kożuch.</w:t>
      </w:r>
    </w:p>
    <w:p w14:paraId="117CCA71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Farbę należy nakładać równomierną warstwą o grubości ustalonej w SST, zachowując wymiary i ostrość krawędzi. Grubość nanoszonej warstwy zaleca się kontrolować przy pomocy grzebienia pomiarowego na płytce szklanej lub metalowej podkładanej na drodze </w:t>
      </w:r>
      <w:proofErr w:type="spellStart"/>
      <w:r w:rsidRPr="00B116BA">
        <w:rPr>
          <w:rFonts w:ascii="Verdana" w:hAnsi="Verdana"/>
        </w:rPr>
        <w:t>malowarki</w:t>
      </w:r>
      <w:proofErr w:type="spellEnd"/>
      <w:r w:rsidRPr="00B116BA">
        <w:rPr>
          <w:rFonts w:ascii="Verdana" w:hAnsi="Verdana"/>
        </w:rPr>
        <w:t>. Ilość farby zużyta w czasie prac, określona przez średnie zużycie na metr kwadratowy nie może się różnić od ilości ustalonej, więcej niż o 20%.</w:t>
      </w:r>
    </w:p>
    <w:p w14:paraId="7B6EFFE1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Wszystkie większe prace powinny być wykonane przy użyciu samojezdnych </w:t>
      </w:r>
      <w:proofErr w:type="spellStart"/>
      <w:r w:rsidRPr="00B116BA">
        <w:rPr>
          <w:rFonts w:ascii="Verdana" w:hAnsi="Verdana"/>
        </w:rPr>
        <w:t>malowar</w:t>
      </w:r>
      <w:r w:rsidR="00426685" w:rsidRPr="00B116BA">
        <w:rPr>
          <w:rFonts w:ascii="Verdana" w:hAnsi="Verdana"/>
        </w:rPr>
        <w:t>ek</w:t>
      </w:r>
      <w:proofErr w:type="spellEnd"/>
      <w:r w:rsidR="00426685" w:rsidRPr="00B116BA">
        <w:rPr>
          <w:rFonts w:ascii="Verdana" w:hAnsi="Verdana"/>
        </w:rPr>
        <w:t xml:space="preserve"> z </w:t>
      </w:r>
      <w:r w:rsidRPr="00B116BA">
        <w:rPr>
          <w:rFonts w:ascii="Verdana" w:hAnsi="Verdana"/>
        </w:rPr>
        <w:t xml:space="preserve">automatycznym podziałem linii i posypywaniem kulkami szklanymi z ew. materiałem </w:t>
      </w:r>
      <w:proofErr w:type="spellStart"/>
      <w:r w:rsidRPr="00B116BA">
        <w:rPr>
          <w:rFonts w:ascii="Verdana" w:hAnsi="Verdana"/>
        </w:rPr>
        <w:t>uszorstniającym</w:t>
      </w:r>
      <w:proofErr w:type="spellEnd"/>
      <w:r w:rsidRPr="00B116BA">
        <w:rPr>
          <w:rFonts w:ascii="Verdana" w:hAnsi="Verdana"/>
        </w:rPr>
        <w:t xml:space="preserve">. W przypadku mniejszych prac, wielkość, wydajność i jakość sprzętu należy dostosować do zakresu i rozmiaru prac. Decyzję dotyczącą rodzaju sprzętu </w:t>
      </w:r>
      <w:r w:rsidR="0029332B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 xml:space="preserve">i sposobu wykonania znakowania podejmuje </w:t>
      </w:r>
      <w:r w:rsidR="00C22BD0" w:rsidRPr="00B116BA">
        <w:rPr>
          <w:rFonts w:ascii="Verdana" w:hAnsi="Verdana"/>
        </w:rPr>
        <w:t>UPZ</w:t>
      </w:r>
      <w:r w:rsidRPr="00B116BA">
        <w:rPr>
          <w:rFonts w:ascii="Verdana" w:hAnsi="Verdana"/>
        </w:rPr>
        <w:t xml:space="preserve"> na wniosek Wykonawcy.</w:t>
      </w:r>
    </w:p>
    <w:p w14:paraId="6C5B5FBC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5.6.3. </w:t>
      </w:r>
      <w:r w:rsidRPr="00B116BA">
        <w:rPr>
          <w:rFonts w:ascii="Verdana" w:hAnsi="Verdana"/>
        </w:rPr>
        <w:t>Wykonanie oznakowania drogi materiałami grubowarstwowymi</w:t>
      </w:r>
    </w:p>
    <w:p w14:paraId="08749906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Wykonanie oznakowania powinno być zgodne z zaleceniami producenta materiałów, a</w:t>
      </w:r>
      <w:r w:rsidR="00426685" w:rsidRPr="00B116BA">
        <w:rPr>
          <w:rFonts w:ascii="Verdana" w:hAnsi="Verdana"/>
        </w:rPr>
        <w:t> </w:t>
      </w:r>
      <w:r w:rsidRPr="00B116BA">
        <w:rPr>
          <w:rFonts w:ascii="Verdana" w:hAnsi="Verdana"/>
        </w:rPr>
        <w:t>w</w:t>
      </w:r>
      <w:r w:rsidR="00426685" w:rsidRPr="00B116BA">
        <w:rPr>
          <w:rFonts w:ascii="Verdana" w:hAnsi="Verdana"/>
        </w:rPr>
        <w:t> </w:t>
      </w:r>
      <w:r w:rsidRPr="00B116BA">
        <w:rPr>
          <w:rFonts w:ascii="Verdana" w:hAnsi="Verdana"/>
        </w:rPr>
        <w:t>przypadku ich braku lub niepełnych danych - zgodne z poniższymi wskazaniami.</w:t>
      </w:r>
    </w:p>
    <w:p w14:paraId="7C1F3A0B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Materiał znakujący należy nakładać równomierną warstwą o grubości (lub w ilości) ustalonej w SST, zachowując wymiary i ostrość krawędzi. Grubość nanoszonej warstwy zaleca się kontrolować przy pomocy grzebienia pomiarowego na płytce metalowej, podkładanej na drodze </w:t>
      </w:r>
      <w:proofErr w:type="spellStart"/>
      <w:r w:rsidRPr="00B116BA">
        <w:rPr>
          <w:rFonts w:ascii="Verdana" w:hAnsi="Verdana"/>
        </w:rPr>
        <w:t>malowarki</w:t>
      </w:r>
      <w:proofErr w:type="spellEnd"/>
      <w:r w:rsidRPr="00B116BA">
        <w:rPr>
          <w:rFonts w:ascii="Verdana" w:hAnsi="Verdana"/>
        </w:rPr>
        <w:t>. Ilość materiału zużyta w czasie prac, określona przez średnie zużycie na metr kwadratowy, nie może się różnić od ilości ustalonej, więcej niż o 20%.</w:t>
      </w:r>
    </w:p>
    <w:p w14:paraId="5502A10B" w14:textId="77777777" w:rsidR="00426685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W przypadku mas chemoutwardzalnych i termoplastycznych wszystkie większe prace (linie krawędziowe, segregacyjne na długich odcinkach dróg) powinny być wykonywane przy użyciu urządzeń samojezdnych z automatycznym podziałem linii i posypywaniem kulkami szklanymi z ew. materiałem </w:t>
      </w:r>
      <w:proofErr w:type="spellStart"/>
      <w:r w:rsidRPr="00B116BA">
        <w:rPr>
          <w:rFonts w:ascii="Verdana" w:hAnsi="Verdana"/>
        </w:rPr>
        <w:t>uszorstniającym</w:t>
      </w:r>
      <w:proofErr w:type="spellEnd"/>
      <w:r w:rsidRPr="00B116BA">
        <w:rPr>
          <w:rFonts w:ascii="Verdana" w:hAnsi="Verdana"/>
        </w:rPr>
        <w:t xml:space="preserve">. W przypadku mniejszych prac, wielkość, wydajność i jakość sprzętu należy dostosować do ich zakresu i rozmiaru. Decyzję dotyczącą rodzaju sprzętu i sposobu wykonania znakowania podejmuje </w:t>
      </w:r>
      <w:r w:rsidR="00C22BD0" w:rsidRPr="00B116BA">
        <w:rPr>
          <w:rFonts w:ascii="Verdana" w:hAnsi="Verdana"/>
        </w:rPr>
        <w:t>UPZ</w:t>
      </w:r>
      <w:r w:rsidRPr="00B116BA">
        <w:rPr>
          <w:rFonts w:ascii="Verdana" w:hAnsi="Verdana"/>
        </w:rPr>
        <w:t xml:space="preserve"> na wniosek Wykonawcy. </w:t>
      </w:r>
    </w:p>
    <w:p w14:paraId="60E9164F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  <w:strike/>
        </w:rPr>
      </w:pPr>
      <w:r w:rsidRPr="00B116BA">
        <w:rPr>
          <w:rFonts w:ascii="Verdana" w:hAnsi="Verdana"/>
        </w:rPr>
        <w:t xml:space="preserve">W przypadku znakowania nawierzchni betonowej należy przed aplikacją usunąć warstwę powierzchniową betonu metodą frezowania, śrutowania lub </w:t>
      </w:r>
      <w:proofErr w:type="spellStart"/>
      <w:r w:rsidRPr="00B116BA">
        <w:rPr>
          <w:rFonts w:ascii="Verdana" w:hAnsi="Verdana"/>
        </w:rPr>
        <w:t>waterblasting</w:t>
      </w:r>
      <w:proofErr w:type="spellEnd"/>
      <w:r w:rsidRPr="00B116BA">
        <w:rPr>
          <w:rFonts w:ascii="Verdana" w:hAnsi="Verdana"/>
        </w:rPr>
        <w:t xml:space="preserve">, aby zlikwidować pozostałości mleczka cementowego i </w:t>
      </w:r>
      <w:proofErr w:type="spellStart"/>
      <w:r w:rsidRPr="00B116BA">
        <w:rPr>
          <w:rFonts w:ascii="Verdana" w:hAnsi="Verdana"/>
        </w:rPr>
        <w:t>uszorstnić</w:t>
      </w:r>
      <w:proofErr w:type="spellEnd"/>
      <w:r w:rsidRPr="00B116BA">
        <w:rPr>
          <w:rFonts w:ascii="Verdana" w:hAnsi="Verdana"/>
        </w:rPr>
        <w:t xml:space="preserve"> powierzchnię. Po usunięciu warstwy powierzchniowej betonu, należy powierzchnię znakowaną umyć wodą pod ciśnieniem </w:t>
      </w:r>
      <w:r w:rsidRPr="00B116BA">
        <w:rPr>
          <w:rFonts w:ascii="Verdana" w:hAnsi="Verdana"/>
        </w:rPr>
        <w:lastRenderedPageBreak/>
        <w:t>oraz</w:t>
      </w:r>
      <w:r w:rsidR="00426685" w:rsidRPr="00B116BA">
        <w:rPr>
          <w:rFonts w:ascii="Verdana" w:hAnsi="Verdana"/>
        </w:rPr>
        <w:t> </w:t>
      </w:r>
      <w:r w:rsidRPr="00B116BA">
        <w:rPr>
          <w:rFonts w:ascii="Verdana" w:hAnsi="Verdana"/>
        </w:rPr>
        <w:t xml:space="preserve">zagruntować środkiem wskazanym przez producenta masy (podkład, grunt, </w:t>
      </w:r>
      <w:proofErr w:type="spellStart"/>
      <w:r w:rsidRPr="00B116BA">
        <w:rPr>
          <w:rFonts w:ascii="Verdana" w:hAnsi="Verdana"/>
        </w:rPr>
        <w:t>primer</w:t>
      </w:r>
      <w:proofErr w:type="spellEnd"/>
      <w:r w:rsidRPr="00B116BA">
        <w:rPr>
          <w:rFonts w:ascii="Verdana" w:hAnsi="Verdana"/>
        </w:rPr>
        <w:t>) w ilości przez niego podanej.</w:t>
      </w:r>
    </w:p>
    <w:p w14:paraId="6909C371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5.6.4. </w:t>
      </w:r>
      <w:r w:rsidRPr="00B116BA">
        <w:rPr>
          <w:rFonts w:ascii="Verdana" w:hAnsi="Verdana"/>
        </w:rPr>
        <w:t>Wykonanie oznakowania drogi punktowymi elementami odblaskowymi</w:t>
      </w:r>
    </w:p>
    <w:p w14:paraId="369BB1B9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Wykonanie oznakowania powinno być zgodne z zaleceniami</w:t>
      </w:r>
      <w:r w:rsidR="00426685" w:rsidRPr="00B116BA">
        <w:rPr>
          <w:rFonts w:ascii="Verdana" w:hAnsi="Verdana"/>
        </w:rPr>
        <w:t xml:space="preserve"> producenta materiałów, a w </w:t>
      </w:r>
      <w:r w:rsidRPr="00B116BA">
        <w:rPr>
          <w:rFonts w:ascii="Verdana" w:hAnsi="Verdana"/>
        </w:rPr>
        <w:t>przypadku ich braku lub niepełnych danych - zgodne z poniższymi wskazaniami.</w:t>
      </w:r>
    </w:p>
    <w:p w14:paraId="0DFDE0B9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>Przy wykonywaniu oznakowania punktowymi elementami odblaskowymi należy zwracać szczególną uwagę na staranne mocowanie elementów do podłoża, od czego zależy trwałość wykonanego oznakowania.</w:t>
      </w:r>
    </w:p>
    <w:p w14:paraId="5FA2DCDE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>Nie wolno zmieniać ustalonego przez producenta rodzaju kleju z uwagi na możliwość uzyskania różnej jego przyczepności do nawierzchni i do materiałów, z których wykonano punktowe elementy odblaskowe.</w:t>
      </w:r>
    </w:p>
    <w:p w14:paraId="06000B51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>W przypadku znakowania nawierzchni betonowych należy zastosować podkład (</w:t>
      </w:r>
      <w:proofErr w:type="spellStart"/>
      <w:r w:rsidRPr="00B116BA">
        <w:rPr>
          <w:rFonts w:ascii="Verdana" w:hAnsi="Verdana"/>
        </w:rPr>
        <w:t>primer</w:t>
      </w:r>
      <w:proofErr w:type="spellEnd"/>
      <w:r w:rsidRPr="00B116BA">
        <w:rPr>
          <w:rFonts w:ascii="Verdana" w:hAnsi="Verdana"/>
        </w:rPr>
        <w:t xml:space="preserve">) poprawiający przyczepność przyklejanych punktowych elementów odblaskowych </w:t>
      </w:r>
      <w:r w:rsidR="0029332B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do nawierzchni.</w:t>
      </w:r>
    </w:p>
    <w:p w14:paraId="4ABECDA9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  <w:bCs/>
        </w:rPr>
        <w:t>5.6.5.</w:t>
      </w:r>
      <w:r w:rsidRPr="00B116BA">
        <w:rPr>
          <w:rFonts w:ascii="Verdana" w:hAnsi="Verdana"/>
        </w:rPr>
        <w:t xml:space="preserve"> Wykonanie oznakowania tymczasowego</w:t>
      </w:r>
    </w:p>
    <w:p w14:paraId="14E49ED2" w14:textId="77777777" w:rsidR="004A6DE8" w:rsidRPr="00B116BA" w:rsidRDefault="004A6DE8" w:rsidP="00426685">
      <w:pPr>
        <w:pStyle w:val="Tekstpodstawowywcity"/>
        <w:ind w:firstLine="0"/>
        <w:rPr>
          <w:rFonts w:ascii="Verdana" w:hAnsi="Verdana"/>
          <w:szCs w:val="20"/>
        </w:rPr>
      </w:pPr>
      <w:r w:rsidRPr="00B116BA">
        <w:rPr>
          <w:rFonts w:ascii="Verdana" w:hAnsi="Verdana"/>
          <w:szCs w:val="20"/>
        </w:rPr>
        <w:t xml:space="preserve">Do wykonywania oznakowania tymczasowego barwy żółtej należy stosować materiały łatwe do usunięcia po zakończeniu okresu tymczasowości. Linie wyznaczające pasy ruchu zaleca się uzupełnić punktowymi elementami odblaskowymi z odbłyśnikami także barwy żółtej. </w:t>
      </w:r>
    </w:p>
    <w:p w14:paraId="21AD8A46" w14:textId="77777777" w:rsidR="004A6DE8" w:rsidRPr="00B116BA" w:rsidRDefault="004A6DE8" w:rsidP="00426685">
      <w:pPr>
        <w:ind w:firstLine="709"/>
        <w:rPr>
          <w:rFonts w:ascii="Verdana" w:hAnsi="Verdana"/>
        </w:rPr>
      </w:pPr>
      <w:r w:rsidRPr="00B116BA">
        <w:rPr>
          <w:rFonts w:ascii="Verdana" w:hAnsi="Verdana"/>
        </w:rPr>
        <w:t>Czasowe oznakowanie poziome powinno być wykonane z materiałów odblaskowych. Do jego wykonania należy stosować: farby, taśmy samoprzylepne lub punktowe elementy odblaskowe. Stosowanie farb dopuszcza się wyłącznie w takich przypadkach, gdy w wyniku przewidywanych robót nawierzchniowych oznakowanie to po ich zakończeniu będzie całkowicie niewidoczne, np. zostanie przykryte nową warstwą ścieralną nawierzchni.</w:t>
      </w:r>
    </w:p>
    <w:p w14:paraId="199E6ACF" w14:textId="77777777" w:rsidR="004A6DE8" w:rsidRPr="00B116BA" w:rsidRDefault="004A6DE8" w:rsidP="00426685">
      <w:pPr>
        <w:ind w:firstLine="709"/>
        <w:rPr>
          <w:rFonts w:ascii="Verdana" w:hAnsi="Verdana"/>
        </w:rPr>
      </w:pPr>
      <w:r w:rsidRPr="00B116BA">
        <w:rPr>
          <w:rFonts w:ascii="Verdana" w:hAnsi="Verdana"/>
        </w:rPr>
        <w:t>Materiały stosowane do wykonywania oznakowania tymczasowego powinny także posiadać aprobaty techniczne, a producent powinien wystawiać deklarację zgodności.</w:t>
      </w:r>
    </w:p>
    <w:p w14:paraId="6D7456B2" w14:textId="77777777" w:rsidR="00426685" w:rsidRPr="00B116BA" w:rsidRDefault="00426685" w:rsidP="00426685">
      <w:pPr>
        <w:ind w:firstLine="709"/>
        <w:rPr>
          <w:rFonts w:ascii="Verdana" w:hAnsi="Verdana"/>
        </w:rPr>
      </w:pPr>
    </w:p>
    <w:p w14:paraId="232EE027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5.7. Usuwanie oznakowania poziomego</w:t>
      </w:r>
    </w:p>
    <w:p w14:paraId="585A0AD0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W przypadku konieczności usunięcia istniejącego oznakowania poziomego, czynność tę należy wykonać jak najmniej uszkadzając nawierzchnię.</w:t>
      </w:r>
    </w:p>
    <w:p w14:paraId="115DB4D1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Zaleca się wykonywać usuwanie oznakowania:</w:t>
      </w:r>
    </w:p>
    <w:p w14:paraId="52EE74F1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cienkowarstwowego, metodą: frezowania mechanicznego lub wodą pod wysokim ciśnieniem (</w:t>
      </w:r>
      <w:proofErr w:type="spellStart"/>
      <w:r w:rsidRPr="00B116BA">
        <w:rPr>
          <w:rFonts w:ascii="Verdana" w:hAnsi="Verdana"/>
        </w:rPr>
        <w:t>waterblasting</w:t>
      </w:r>
      <w:proofErr w:type="spellEnd"/>
      <w:r w:rsidRPr="00B116BA">
        <w:rPr>
          <w:rFonts w:ascii="Verdana" w:hAnsi="Verdana"/>
        </w:rPr>
        <w:t>), piaskowania, śrutowania, trawienia, wypalania lub zamalowania,</w:t>
      </w:r>
    </w:p>
    <w:p w14:paraId="2109122D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grubowarstwowego, metodą piaskowania, kulkowania, frezowania,</w:t>
      </w:r>
    </w:p>
    <w:p w14:paraId="740B0CE7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punktowego, prostymi narzędziami mechanicznymi.</w:t>
      </w:r>
    </w:p>
    <w:p w14:paraId="66FB01D6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Środki zastosowane do usunięcia oznakowania nie mogą wpływać ujemnie </w:t>
      </w:r>
      <w:r w:rsidR="00C22BD0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 xml:space="preserve">na przyczepność nowego oznakowania do podłoża, na jego szorstkość, trwałość oraz </w:t>
      </w:r>
      <w:r w:rsidR="00C22BD0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na właściwości podłoża.</w:t>
      </w:r>
    </w:p>
    <w:p w14:paraId="46825BC3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>Usuwanie oznakowania na czas robót drogowych może być wykonane przez zamalowanie nietrwałą farbą barwy czarnej.</w:t>
      </w:r>
    </w:p>
    <w:p w14:paraId="12072CB2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Materiały pozostałe po usunięciu oznakowania należy usunąć z drogi tak, aby nie zanieczyszczały środowiska, w miejsce zaakceptowane przez </w:t>
      </w:r>
      <w:r w:rsidR="00C22BD0" w:rsidRPr="00B116BA">
        <w:rPr>
          <w:rFonts w:ascii="Verdana" w:hAnsi="Verdana"/>
        </w:rPr>
        <w:t>UPZ</w:t>
      </w:r>
      <w:r w:rsidRPr="00B116BA">
        <w:rPr>
          <w:rFonts w:ascii="Verdana" w:hAnsi="Verdana"/>
        </w:rPr>
        <w:t>.</w:t>
      </w:r>
    </w:p>
    <w:p w14:paraId="384A6EDF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1A8C426C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5.8. Odnowa oznakowania poziomego</w:t>
      </w:r>
    </w:p>
    <w:p w14:paraId="11DCE1CF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Odnawianie oznakowania poziomego, wykonywanego w przypadku utraty </w:t>
      </w:r>
      <w:r w:rsidR="00426685" w:rsidRPr="00B116BA">
        <w:rPr>
          <w:rFonts w:ascii="Verdana" w:hAnsi="Verdana"/>
        </w:rPr>
        <w:t>wymagań jednej z </w:t>
      </w:r>
      <w:r w:rsidRPr="00B116BA">
        <w:rPr>
          <w:rFonts w:ascii="Verdana" w:hAnsi="Verdana"/>
        </w:rPr>
        <w:t xml:space="preserve">właściwości, należy wykonać materiałem o sprawdzonej dobrej przyczepności </w:t>
      </w:r>
      <w:r w:rsidR="00C22BD0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do starej warstwy.</w:t>
      </w:r>
    </w:p>
    <w:p w14:paraId="61CF7AFE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>Jako zasadę można przyjąć, że oznakowanie wykonane farbami akrylowymi, należy odnawiać także farbami akrylowymi, oznakowania grubowarstwowe wykonane masami termoplastycznymi – natryskiwanym cienką warstwą masy termoplastycznej lub farbą wodorozcieńczalną zalecaną przez producenta masy, oznakowania wykonane masami chemoutwardzalnymi – farbami chemoutwardzalnymi, natryskiwanymi masami chemoutwardzalnymi (</w:t>
      </w:r>
      <w:proofErr w:type="spellStart"/>
      <w:r w:rsidRPr="00B116BA">
        <w:rPr>
          <w:rFonts w:ascii="Verdana" w:hAnsi="Verdana"/>
        </w:rPr>
        <w:t>sprayplast</w:t>
      </w:r>
      <w:proofErr w:type="spellEnd"/>
      <w:r w:rsidRPr="00B116BA">
        <w:rPr>
          <w:rFonts w:ascii="Verdana" w:hAnsi="Verdana"/>
        </w:rPr>
        <w:t>) lub odpowiednimi akrylowymi farbami rozpuszczalnikowymi.</w:t>
      </w:r>
    </w:p>
    <w:p w14:paraId="6FAE5656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Ilość stosowanego do odnowienia materiału, należy dobrać w zależności od rodzaju </w:t>
      </w:r>
      <w:r w:rsidR="00C22BD0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 xml:space="preserve">i stanu oznakowania odnawianego, kierując się wskazówkami producenta materiału </w:t>
      </w:r>
      <w:r w:rsidR="00C22BD0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 xml:space="preserve">i zaleceniami </w:t>
      </w:r>
      <w:r w:rsidR="00C22BD0" w:rsidRPr="00B116BA">
        <w:rPr>
          <w:rFonts w:ascii="Verdana" w:hAnsi="Verdana"/>
        </w:rPr>
        <w:t>UPZ</w:t>
      </w:r>
      <w:r w:rsidRPr="00B116BA">
        <w:rPr>
          <w:rFonts w:ascii="Verdana" w:hAnsi="Verdana"/>
        </w:rPr>
        <w:t>.</w:t>
      </w:r>
    </w:p>
    <w:p w14:paraId="0E3308F2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56EAEE60" w14:textId="77777777" w:rsidR="004A6DE8" w:rsidRPr="00B116BA" w:rsidRDefault="004A6DE8" w:rsidP="00426685">
      <w:pPr>
        <w:pStyle w:val="Nagwek1"/>
        <w:numPr>
          <w:ilvl w:val="12"/>
          <w:numId w:val="0"/>
        </w:numPr>
        <w:spacing w:before="0" w:after="0"/>
        <w:rPr>
          <w:rFonts w:ascii="Verdana" w:hAnsi="Verdana"/>
        </w:rPr>
      </w:pPr>
      <w:bookmarkStart w:id="13" w:name="_Toc420816685"/>
      <w:r w:rsidRPr="00B116BA">
        <w:rPr>
          <w:rFonts w:ascii="Verdana" w:hAnsi="Verdana"/>
        </w:rPr>
        <w:lastRenderedPageBreak/>
        <w:t>6. kontrola jakości robót</w:t>
      </w:r>
      <w:bookmarkEnd w:id="13"/>
    </w:p>
    <w:p w14:paraId="0DC7B723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6.1. Ogólne zasady kontroli jakości robót</w:t>
      </w:r>
    </w:p>
    <w:p w14:paraId="41C98086" w14:textId="77777777" w:rsidR="004A6DE8" w:rsidRPr="00B116BA" w:rsidRDefault="00410D8C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Zasady kontroli jakości robót podano w SST D-</w:t>
      </w:r>
      <w:r w:rsidR="00FE3112" w:rsidRPr="00B116BA">
        <w:rPr>
          <w:rFonts w:ascii="Verdana" w:hAnsi="Verdana"/>
        </w:rPr>
        <w:t>M-00.00.00 „Wymagania ogólne” pkt </w:t>
      </w:r>
      <w:r w:rsidRPr="00B116BA">
        <w:rPr>
          <w:rFonts w:ascii="Verdana" w:hAnsi="Verdana"/>
        </w:rPr>
        <w:t>6. W przypadku, gdy zasady określone w  umowie, Opisie Przedmiotu Zamówienia lub pozostałych załącznikach do umowy, w szczególności w SST D-M-00.00.00 wskazują, że konieczne jest przeprowadzenie badań kontrolnych, to ich minimalny zakres ustala się na wykonanie i udokumentowanie przez Wykonawcę badań określonych w punktach 6.3 oraz 6.4</w:t>
      </w:r>
      <w:r w:rsidR="00426685" w:rsidRPr="00B116BA">
        <w:rPr>
          <w:rFonts w:ascii="Verdana" w:hAnsi="Verdana"/>
        </w:rPr>
        <w:t>.</w:t>
      </w:r>
    </w:p>
    <w:p w14:paraId="6A54611B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421E2D23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 xml:space="preserve">6.2. Badanie przygotowania podłoża i </w:t>
      </w:r>
      <w:proofErr w:type="spellStart"/>
      <w:r w:rsidRPr="00B116BA">
        <w:rPr>
          <w:rFonts w:ascii="Verdana" w:hAnsi="Verdana"/>
        </w:rPr>
        <w:t>przedznakowania</w:t>
      </w:r>
      <w:proofErr w:type="spellEnd"/>
    </w:p>
    <w:p w14:paraId="1AB679E0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Powierzchnia jezdni przed wykonaniem znakowania poziome</w:t>
      </w:r>
      <w:r w:rsidR="00426685" w:rsidRPr="00B116BA">
        <w:rPr>
          <w:rFonts w:ascii="Verdana" w:hAnsi="Verdana"/>
        </w:rPr>
        <w:t>go musi być całkowicie czysta i </w:t>
      </w:r>
      <w:r w:rsidRPr="00B116BA">
        <w:rPr>
          <w:rFonts w:ascii="Verdana" w:hAnsi="Verdana"/>
        </w:rPr>
        <w:t>sucha.</w:t>
      </w:r>
    </w:p>
    <w:p w14:paraId="656E37E7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proofErr w:type="spellStart"/>
      <w:r w:rsidRPr="00B116BA">
        <w:rPr>
          <w:rFonts w:ascii="Verdana" w:hAnsi="Verdana"/>
        </w:rPr>
        <w:t>Przedznakowanie</w:t>
      </w:r>
      <w:proofErr w:type="spellEnd"/>
      <w:r w:rsidRPr="00B116BA">
        <w:rPr>
          <w:rFonts w:ascii="Verdana" w:hAnsi="Verdana"/>
        </w:rPr>
        <w:t xml:space="preserve"> powinno być wykonane zgodnie z wymaganiami punktu 5.5.</w:t>
      </w:r>
    </w:p>
    <w:p w14:paraId="5063753B" w14:textId="77777777" w:rsidR="00426685" w:rsidRPr="00B116BA" w:rsidRDefault="00426685" w:rsidP="00426685">
      <w:pPr>
        <w:numPr>
          <w:ilvl w:val="12"/>
          <w:numId w:val="0"/>
        </w:numPr>
        <w:rPr>
          <w:rFonts w:ascii="Verdana" w:hAnsi="Verdana"/>
        </w:rPr>
      </w:pPr>
    </w:p>
    <w:p w14:paraId="129529E2" w14:textId="77777777" w:rsidR="004A6DE8" w:rsidRPr="00B116BA" w:rsidRDefault="004A6DE8" w:rsidP="00426685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6.3. Badania wykonania oznakowania poziomego</w:t>
      </w:r>
    </w:p>
    <w:p w14:paraId="7F748795" w14:textId="77777777" w:rsidR="004A6DE8" w:rsidRPr="00B116BA" w:rsidRDefault="004A6DE8" w:rsidP="00426685">
      <w:pPr>
        <w:keepNext/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6.3.1. </w:t>
      </w:r>
      <w:r w:rsidRPr="00B116BA">
        <w:rPr>
          <w:rFonts w:ascii="Verdana" w:hAnsi="Verdana"/>
        </w:rPr>
        <w:t>Wymagania wobec oznakowania poziomego</w:t>
      </w:r>
    </w:p>
    <w:p w14:paraId="34826015" w14:textId="77777777" w:rsidR="004A6DE8" w:rsidRPr="00B116BA" w:rsidRDefault="004A6DE8" w:rsidP="00426685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rPr>
          <w:rFonts w:ascii="Verdana" w:hAnsi="Verdana"/>
          <w:b/>
        </w:rPr>
      </w:pPr>
      <w:r w:rsidRPr="00B116BA">
        <w:rPr>
          <w:rFonts w:ascii="Verdana" w:hAnsi="Verdana"/>
          <w:b/>
        </w:rPr>
        <w:t>6.3.1.1.</w:t>
      </w:r>
      <w:r w:rsidRPr="00B116BA">
        <w:rPr>
          <w:rFonts w:ascii="Verdana" w:hAnsi="Verdana"/>
        </w:rPr>
        <w:t xml:space="preserve"> Zasady</w:t>
      </w:r>
    </w:p>
    <w:p w14:paraId="08ACD056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  <w:spacing w:val="-3"/>
        </w:rPr>
      </w:pPr>
      <w:r w:rsidRPr="00B116BA">
        <w:rPr>
          <w:rFonts w:ascii="Verdana" w:hAnsi="Verdana"/>
          <w:spacing w:val="-3"/>
        </w:rPr>
        <w:t>Wymagania sprecyzowano przede wszystkim w celu określenia</w:t>
      </w:r>
      <w:r w:rsidR="00426685" w:rsidRPr="00B116BA">
        <w:rPr>
          <w:rFonts w:ascii="Verdana" w:hAnsi="Verdana"/>
          <w:spacing w:val="-3"/>
        </w:rPr>
        <w:t xml:space="preserve"> właściwości oznakowania dróg w </w:t>
      </w:r>
      <w:r w:rsidRPr="00B116BA">
        <w:rPr>
          <w:rFonts w:ascii="Verdana" w:hAnsi="Verdana"/>
          <w:spacing w:val="-3"/>
        </w:rPr>
        <w:t>czasie ich użytkowania. Wymagania określa się kilkoma parametrami reprezentującymi różne aspekty właściwości oznakowania dr</w:t>
      </w:r>
      <w:r w:rsidR="00A6574F" w:rsidRPr="00B116BA">
        <w:rPr>
          <w:rFonts w:ascii="Verdana" w:hAnsi="Verdana"/>
          <w:spacing w:val="-3"/>
        </w:rPr>
        <w:t>óg według PN-EN 1436:2000 [4] i P</w:t>
      </w:r>
      <w:r w:rsidRPr="00B116BA">
        <w:rPr>
          <w:rFonts w:ascii="Verdana" w:hAnsi="Verdana"/>
          <w:spacing w:val="-3"/>
        </w:rPr>
        <w:t xml:space="preserve">N-EN 1436:2000/A1:2005 [4a]. </w:t>
      </w:r>
    </w:p>
    <w:p w14:paraId="68C12A63" w14:textId="77777777" w:rsidR="004A6DE8" w:rsidRPr="00B116BA" w:rsidRDefault="004A6DE8" w:rsidP="00426685">
      <w:pPr>
        <w:numPr>
          <w:ilvl w:val="12"/>
          <w:numId w:val="0"/>
        </w:numPr>
        <w:ind w:firstLine="709"/>
        <w:rPr>
          <w:rFonts w:ascii="Verdana" w:hAnsi="Verdana"/>
          <w:spacing w:val="-3"/>
        </w:rPr>
      </w:pPr>
      <w:r w:rsidRPr="00B116BA">
        <w:rPr>
          <w:rFonts w:ascii="Verdana" w:hAnsi="Verdana"/>
          <w:spacing w:val="-3"/>
        </w:rPr>
        <w:t xml:space="preserve">Badania wstępne, dla których określono pierwsze wymaganie, są wykonywane w celu kontroli przed odbiorem. Powinny być wykonane w terminie od 14 do 30 dnia po wykonaniu. Kolejne badania kontrolne należy wykonywać po okresie, od 3 do 6 miesięcy po wykonaniu </w:t>
      </w:r>
      <w:r w:rsidR="0036520E" w:rsidRPr="00B116BA">
        <w:rPr>
          <w:rFonts w:ascii="Verdana" w:hAnsi="Verdana"/>
          <w:spacing w:val="-3"/>
        </w:rPr>
        <w:br/>
      </w:r>
      <w:r w:rsidRPr="00B116BA">
        <w:rPr>
          <w:rFonts w:ascii="Verdana" w:hAnsi="Verdana"/>
          <w:spacing w:val="-3"/>
        </w:rPr>
        <w:t xml:space="preserve">i przed upływem 1 roku, oraz po 2, 3 i 4 latach dla materiałów o trwałości dłuższej niż 1 rok. </w:t>
      </w:r>
    </w:p>
    <w:p w14:paraId="55840C2D" w14:textId="77777777" w:rsidR="004A6DE8" w:rsidRPr="00B116BA" w:rsidRDefault="004A6DE8" w:rsidP="00426685">
      <w:pPr>
        <w:numPr>
          <w:ilvl w:val="12"/>
          <w:numId w:val="0"/>
        </w:numPr>
        <w:ind w:firstLine="709"/>
        <w:rPr>
          <w:rFonts w:ascii="Verdana" w:hAnsi="Verdana"/>
          <w:spacing w:val="-3"/>
        </w:rPr>
      </w:pPr>
      <w:r w:rsidRPr="00B116BA">
        <w:rPr>
          <w:rFonts w:ascii="Verdana" w:hAnsi="Verdana"/>
          <w:spacing w:val="-3"/>
        </w:rPr>
        <w:t xml:space="preserve">Barwa żółta dotyczy tylko </w:t>
      </w:r>
      <w:proofErr w:type="spellStart"/>
      <w:r w:rsidRPr="00B116BA">
        <w:rPr>
          <w:rFonts w:ascii="Verdana" w:hAnsi="Verdana"/>
          <w:spacing w:val="-3"/>
        </w:rPr>
        <w:t>oznakowań</w:t>
      </w:r>
      <w:proofErr w:type="spellEnd"/>
      <w:r w:rsidRPr="00B116BA">
        <w:rPr>
          <w:rFonts w:ascii="Verdana" w:hAnsi="Verdana"/>
          <w:spacing w:val="-3"/>
        </w:rPr>
        <w:t xml:space="preserve"> tymczasowych, które także powinny być kontrolowane. Inne barwy </w:t>
      </w:r>
      <w:proofErr w:type="spellStart"/>
      <w:r w:rsidRPr="00B116BA">
        <w:rPr>
          <w:rFonts w:ascii="Verdana" w:hAnsi="Verdana"/>
          <w:spacing w:val="-3"/>
        </w:rPr>
        <w:t>oznakowań</w:t>
      </w:r>
      <w:proofErr w:type="spellEnd"/>
      <w:r w:rsidRPr="00B116BA">
        <w:rPr>
          <w:rFonts w:ascii="Verdana" w:hAnsi="Verdana"/>
          <w:spacing w:val="-3"/>
        </w:rPr>
        <w:t xml:space="preserve"> niż biała i żółta należy stosować zgodnie z zaleceniami zawartymi w załączniku nr 2 do rozporządzenia [7].</w:t>
      </w:r>
    </w:p>
    <w:p w14:paraId="45D40FFC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t>6.3.1.2.</w:t>
      </w:r>
      <w:r w:rsidRPr="00B116BA">
        <w:rPr>
          <w:rFonts w:ascii="Verdana" w:hAnsi="Verdana"/>
        </w:rPr>
        <w:t xml:space="preserve"> Widzialność w dzień</w:t>
      </w:r>
    </w:p>
    <w:p w14:paraId="73761720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Widzialność oznakowania w dzień jest określona współczynnikiem luminancji </w:t>
      </w:r>
      <w:r w:rsidRPr="00B116BA">
        <w:rPr>
          <w:rFonts w:ascii="Verdana" w:hAnsi="Verdana"/>
        </w:rPr>
        <w:sym w:font="Symbol" w:char="F062"/>
      </w:r>
      <w:r w:rsidRPr="00B116BA">
        <w:rPr>
          <w:rFonts w:ascii="Verdana" w:hAnsi="Verdana"/>
        </w:rPr>
        <w:t xml:space="preserve"> i barwą oznakowania wyrażoną współrzędnymi chromatyczności.</w:t>
      </w:r>
    </w:p>
    <w:p w14:paraId="14622C00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Wartość współczynnika </w:t>
      </w:r>
      <w:r w:rsidRPr="00B116BA">
        <w:rPr>
          <w:rFonts w:ascii="Verdana" w:hAnsi="Verdana"/>
        </w:rPr>
        <w:sym w:font="Symbol" w:char="F062"/>
      </w:r>
      <w:r w:rsidRPr="00B116BA">
        <w:rPr>
          <w:rFonts w:ascii="Verdana" w:hAnsi="Verdana"/>
        </w:rPr>
        <w:t xml:space="preserve"> powinna wynosić dla oznakowania nowego </w:t>
      </w:r>
      <w:r w:rsidRPr="00B116BA">
        <w:rPr>
          <w:rFonts w:ascii="Verdana" w:hAnsi="Verdana"/>
          <w:spacing w:val="-3"/>
        </w:rPr>
        <w:t>w terminie od 14 do 30 dnia po wykonaniu</w:t>
      </w:r>
      <w:r w:rsidRPr="00B116BA">
        <w:rPr>
          <w:rFonts w:ascii="Verdana" w:hAnsi="Verdana"/>
        </w:rPr>
        <w:t>, barwy:</w:t>
      </w:r>
    </w:p>
    <w:p w14:paraId="153EBBC4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bi</w:t>
      </w:r>
      <w:r w:rsidR="00334355" w:rsidRPr="00B116BA">
        <w:rPr>
          <w:rFonts w:ascii="Verdana" w:hAnsi="Verdana"/>
        </w:rPr>
        <w:t>ałej, na nawierzchni asfaltowej</w:t>
      </w:r>
      <w:r w:rsidRPr="00B116BA">
        <w:rPr>
          <w:rFonts w:ascii="Verdana" w:hAnsi="Verdana"/>
        </w:rPr>
        <w:t>, co najmniej 0,40, klasa B3,</w:t>
      </w:r>
    </w:p>
    <w:p w14:paraId="22B617C9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białej, na nawierzchni betonowej, co najmniej 0,50, klasa B4,</w:t>
      </w:r>
    </w:p>
    <w:p w14:paraId="3EBB3BBB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żółtej, co najmniej 0,30, klasa B2.</w:t>
      </w:r>
    </w:p>
    <w:p w14:paraId="2FEF5A3D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Wartość współczynnika </w:t>
      </w:r>
      <w:r w:rsidRPr="00B116BA">
        <w:rPr>
          <w:rFonts w:ascii="Verdana" w:hAnsi="Verdana"/>
        </w:rPr>
        <w:sym w:font="Symbol" w:char="F062"/>
      </w:r>
      <w:r w:rsidRPr="00B116BA">
        <w:rPr>
          <w:rFonts w:ascii="Verdana" w:hAnsi="Verdana"/>
        </w:rPr>
        <w:t xml:space="preserve"> powinna wynosić po 30 dniu od wykonania dla całego okresu użytkowania oznakowania, barwy:</w:t>
      </w:r>
    </w:p>
    <w:p w14:paraId="0C659FD1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bi</w:t>
      </w:r>
      <w:r w:rsidR="00334355" w:rsidRPr="00B116BA">
        <w:rPr>
          <w:rFonts w:ascii="Verdana" w:hAnsi="Verdana"/>
        </w:rPr>
        <w:t>ałej, na nawierzchni asfaltowej</w:t>
      </w:r>
      <w:r w:rsidRPr="00B116BA">
        <w:rPr>
          <w:rFonts w:ascii="Verdana" w:hAnsi="Verdana"/>
        </w:rPr>
        <w:t>, co najmniej 0,30, klasa B2,</w:t>
      </w:r>
    </w:p>
    <w:p w14:paraId="31B0DD9C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białej, na nawierzchni betonowej, co najmniej 0,40, klasa B3,</w:t>
      </w:r>
    </w:p>
    <w:p w14:paraId="6932647D" w14:textId="77777777" w:rsidR="004A6DE8" w:rsidRPr="00B116BA" w:rsidRDefault="004A6DE8" w:rsidP="00426685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żółtej, co najmniej 0,20 klasa B1. </w:t>
      </w:r>
    </w:p>
    <w:p w14:paraId="4D45FFCD" w14:textId="77777777" w:rsidR="004A6DE8" w:rsidRPr="00B116BA" w:rsidRDefault="004A6DE8" w:rsidP="00426685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Barwa oznakowania powinna być określona wg PN-EN 1436:2000 [4] przez współrzędne chromatyczności x i y, które dla suchego oznakowania powinny leżeć</w:t>
      </w:r>
      <w:r w:rsidR="00490C1F" w:rsidRPr="00B116BA">
        <w:rPr>
          <w:rFonts w:ascii="Verdana" w:hAnsi="Verdana"/>
        </w:rPr>
        <w:t xml:space="preserve"> </w:t>
      </w:r>
      <w:r w:rsidRPr="00B116BA">
        <w:rPr>
          <w:rFonts w:ascii="Verdana" w:hAnsi="Verdana"/>
        </w:rPr>
        <w:t xml:space="preserve">w obszarze zdefiniowanym przez cztery punkty narożne podane w tablicy </w:t>
      </w:r>
      <w:r w:rsidR="00426685" w:rsidRPr="00B116BA">
        <w:rPr>
          <w:rFonts w:ascii="Verdana" w:hAnsi="Verdana"/>
        </w:rPr>
        <w:t>1 i na wykresach (rys. </w:t>
      </w:r>
      <w:r w:rsidRPr="00B116BA">
        <w:rPr>
          <w:rFonts w:ascii="Verdana" w:hAnsi="Verdana"/>
        </w:rPr>
        <w:t>1, 2 i 3)</w:t>
      </w:r>
      <w:r w:rsidR="00E666E2" w:rsidRPr="00B116BA">
        <w:rPr>
          <w:rFonts w:ascii="Verdana" w:hAnsi="Verdana"/>
        </w:rPr>
        <w:t>.</w:t>
      </w:r>
    </w:p>
    <w:p w14:paraId="117346FF" w14:textId="77777777" w:rsidR="004A6DE8" w:rsidRPr="00B116BA" w:rsidRDefault="004A6DE8">
      <w:pPr>
        <w:spacing w:before="120" w:after="120"/>
        <w:rPr>
          <w:rFonts w:ascii="Verdana" w:hAnsi="Verdana"/>
        </w:rPr>
      </w:pPr>
      <w:r w:rsidRPr="00B116BA">
        <w:rPr>
          <w:rFonts w:ascii="Verdana" w:hAnsi="Verdana"/>
        </w:rPr>
        <w:t xml:space="preserve">Tablica 1. Punkty narożne obszarów chromatyczności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dróg</w:t>
      </w:r>
    </w:p>
    <w:tbl>
      <w:tblPr>
        <w:tblW w:w="8185" w:type="dxa"/>
        <w:jc w:val="center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3318"/>
        <w:gridCol w:w="425"/>
        <w:gridCol w:w="1110"/>
        <w:gridCol w:w="1111"/>
        <w:gridCol w:w="1110"/>
        <w:gridCol w:w="1111"/>
      </w:tblGrid>
      <w:tr w:rsidR="00B116BA" w:rsidRPr="00B116BA" w14:paraId="65156182" w14:textId="77777777" w:rsidTr="00490C1F">
        <w:trPr>
          <w:trHeight w:val="207"/>
          <w:jc w:val="center"/>
        </w:trPr>
        <w:tc>
          <w:tcPr>
            <w:tcW w:w="3743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0E777137" w14:textId="77777777" w:rsidR="004A6DE8" w:rsidRPr="00B116BA" w:rsidRDefault="004A6DE8">
            <w:pPr>
              <w:tabs>
                <w:tab w:val="left" w:pos="-720"/>
              </w:tabs>
              <w:suppressAutoHyphens/>
              <w:spacing w:before="120" w:after="120"/>
              <w:rPr>
                <w:rFonts w:ascii="Verdana" w:hAnsi="Verdana"/>
                <w:bCs/>
                <w:spacing w:val="-3"/>
              </w:rPr>
            </w:pPr>
            <w:r w:rsidRPr="00B116BA">
              <w:rPr>
                <w:rFonts w:ascii="Verdana" w:hAnsi="Verdana"/>
                <w:bCs/>
                <w:spacing w:val="-3"/>
              </w:rPr>
              <w:t>Punkt narożny nr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173F16E3" w14:textId="77777777" w:rsidR="004A6DE8" w:rsidRPr="00B116BA" w:rsidRDefault="004A6DE8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Verdana" w:hAnsi="Verdana"/>
                <w:bCs/>
                <w:spacing w:val="-3"/>
              </w:rPr>
            </w:pPr>
            <w:r w:rsidRPr="00B116BA">
              <w:rPr>
                <w:rFonts w:ascii="Verdana" w:hAnsi="Verdana"/>
                <w:bCs/>
                <w:spacing w:val="-3"/>
              </w:rPr>
              <w:t>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6A5DB603" w14:textId="77777777" w:rsidR="004A6DE8" w:rsidRPr="00B116BA" w:rsidRDefault="004A6DE8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Verdana" w:hAnsi="Verdana"/>
                <w:bCs/>
                <w:spacing w:val="-3"/>
              </w:rPr>
            </w:pPr>
            <w:r w:rsidRPr="00B116BA">
              <w:rPr>
                <w:rFonts w:ascii="Verdana" w:hAnsi="Verdana"/>
                <w:bCs/>
                <w:spacing w:val="-3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281C9018" w14:textId="77777777" w:rsidR="004A6DE8" w:rsidRPr="00B116BA" w:rsidRDefault="004A6DE8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Verdana" w:hAnsi="Verdana"/>
                <w:bCs/>
                <w:spacing w:val="-3"/>
              </w:rPr>
            </w:pPr>
            <w:r w:rsidRPr="00B116BA">
              <w:rPr>
                <w:rFonts w:ascii="Verdana" w:hAnsi="Verdana"/>
                <w:bCs/>
                <w:spacing w:val="-3"/>
              </w:rPr>
              <w:t>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AD0BDFC" w14:textId="77777777" w:rsidR="004A6DE8" w:rsidRPr="00B116BA" w:rsidRDefault="004A6DE8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rFonts w:ascii="Verdana" w:hAnsi="Verdana"/>
                <w:bCs/>
                <w:spacing w:val="-3"/>
              </w:rPr>
            </w:pPr>
            <w:r w:rsidRPr="00B116BA">
              <w:rPr>
                <w:rFonts w:ascii="Verdana" w:hAnsi="Verdana"/>
                <w:bCs/>
                <w:spacing w:val="-3"/>
              </w:rPr>
              <w:t>4</w:t>
            </w:r>
          </w:p>
        </w:tc>
      </w:tr>
      <w:tr w:rsidR="00B116BA" w:rsidRPr="00B116BA" w14:paraId="5A62EDC6" w14:textId="77777777" w:rsidTr="00490C1F">
        <w:trPr>
          <w:jc w:val="center"/>
        </w:trPr>
        <w:tc>
          <w:tcPr>
            <w:tcW w:w="3318" w:type="dxa"/>
            <w:vMerge w:val="restart"/>
            <w:tcBorders>
              <w:top w:val="double" w:sz="4" w:space="0" w:color="auto"/>
              <w:left w:val="single" w:sz="6" w:space="0" w:color="auto"/>
              <w:right w:val="nil"/>
            </w:tcBorders>
          </w:tcPr>
          <w:p w14:paraId="004AA6E6" w14:textId="77777777" w:rsidR="0036520E" w:rsidRPr="00B116BA" w:rsidRDefault="0036520E">
            <w:pPr>
              <w:pStyle w:val="Stopka"/>
              <w:tabs>
                <w:tab w:val="clear" w:pos="4536"/>
                <w:tab w:val="clear" w:pos="9072"/>
                <w:tab w:val="left" w:pos="-720"/>
              </w:tabs>
              <w:suppressAutoHyphens/>
              <w:spacing w:before="20" w:after="20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Oznakowanie białe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4AF183E5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x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2E5DC6D4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0,355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5EA184B0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0,305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756C2D53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0,285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13BDBD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0,335</w:t>
            </w:r>
          </w:p>
        </w:tc>
      </w:tr>
      <w:tr w:rsidR="00B116BA" w:rsidRPr="00B116BA" w14:paraId="720B8CE2" w14:textId="77777777" w:rsidTr="00490C1F">
        <w:trPr>
          <w:jc w:val="center"/>
        </w:trPr>
        <w:tc>
          <w:tcPr>
            <w:tcW w:w="3318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2048B746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0ABB2F3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5FCE8CB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0,355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27BAFC2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0,305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E124A44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0,325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B7F3A9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0,375</w:t>
            </w:r>
          </w:p>
        </w:tc>
      </w:tr>
      <w:tr w:rsidR="00B116BA" w:rsidRPr="00B116BA" w14:paraId="3DE35957" w14:textId="77777777" w:rsidTr="00490C1F">
        <w:trPr>
          <w:jc w:val="center"/>
        </w:trPr>
        <w:tc>
          <w:tcPr>
            <w:tcW w:w="3318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4028A8EC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Oznakowanie żółte klasa Y1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2E53215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DBF535A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0,443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FED8A20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6D8ACB7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66C012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0,389</w:t>
            </w:r>
          </w:p>
        </w:tc>
      </w:tr>
      <w:tr w:rsidR="00B116BA" w:rsidRPr="00B116BA" w14:paraId="053F3C10" w14:textId="77777777" w:rsidTr="00490C1F">
        <w:trPr>
          <w:jc w:val="center"/>
        </w:trPr>
        <w:tc>
          <w:tcPr>
            <w:tcW w:w="3318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5E74089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3A3B11F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9CEB492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0,399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9F23BB9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0,455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CEA1DA0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0,535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F2871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0,431</w:t>
            </w:r>
          </w:p>
        </w:tc>
      </w:tr>
      <w:tr w:rsidR="00B116BA" w:rsidRPr="00B116BA" w14:paraId="45126390" w14:textId="77777777" w:rsidTr="00490C1F">
        <w:trPr>
          <w:jc w:val="center"/>
        </w:trPr>
        <w:tc>
          <w:tcPr>
            <w:tcW w:w="3318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65EFF073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Oznakowanie żółte klasa Y2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0E86649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EA8D7B0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z w:val="18"/>
                <w:szCs w:val="18"/>
                <w:lang w:val="en-US"/>
              </w:rPr>
              <w:t>0,494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E673443" w14:textId="77777777" w:rsidR="0036520E" w:rsidRPr="00B116BA" w:rsidRDefault="0036520E" w:rsidP="00622D12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z w:val="18"/>
                <w:szCs w:val="18"/>
                <w:lang w:val="en-US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784CA017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z w:val="18"/>
                <w:szCs w:val="18"/>
                <w:lang w:val="en-US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A68393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z w:val="18"/>
                <w:szCs w:val="18"/>
                <w:lang w:val="en-US"/>
              </w:rPr>
              <w:t>0,427</w:t>
            </w:r>
          </w:p>
        </w:tc>
      </w:tr>
      <w:tr w:rsidR="00B116BA" w:rsidRPr="00B116BA" w14:paraId="5E499515" w14:textId="77777777" w:rsidTr="00490C1F">
        <w:trPr>
          <w:jc w:val="center"/>
        </w:trPr>
        <w:tc>
          <w:tcPr>
            <w:tcW w:w="3318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D8257E3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C7291BB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24D8CED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z w:val="18"/>
                <w:szCs w:val="18"/>
                <w:lang w:val="en-US"/>
              </w:rPr>
              <w:t>0,427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4241958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z w:val="18"/>
                <w:szCs w:val="18"/>
                <w:lang w:val="en-US"/>
              </w:rPr>
              <w:t>0,455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7ED161E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z w:val="18"/>
                <w:szCs w:val="18"/>
                <w:lang w:val="en-US"/>
              </w:rPr>
              <w:t>0,535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4BE0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z w:val="18"/>
                <w:szCs w:val="18"/>
                <w:lang w:val="en-US"/>
              </w:rPr>
              <w:t>0,483</w:t>
            </w:r>
          </w:p>
        </w:tc>
      </w:tr>
      <w:tr w:rsidR="00B116BA" w:rsidRPr="00B116BA" w14:paraId="7B06EA5C" w14:textId="77777777" w:rsidTr="00490C1F">
        <w:trPr>
          <w:jc w:val="center"/>
        </w:trPr>
        <w:tc>
          <w:tcPr>
            <w:tcW w:w="3318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47E9361F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Oznakowanie czerwone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8CE27E4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7DD2D7E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0,690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B27288A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0,530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84B3A62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0,495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0B8C01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0,655</w:t>
            </w:r>
          </w:p>
        </w:tc>
      </w:tr>
      <w:tr w:rsidR="00B116BA" w:rsidRPr="00B116BA" w14:paraId="1EB3A0F0" w14:textId="77777777" w:rsidTr="00490C1F">
        <w:trPr>
          <w:trHeight w:val="173"/>
          <w:jc w:val="center"/>
        </w:trPr>
        <w:tc>
          <w:tcPr>
            <w:tcW w:w="3318" w:type="dxa"/>
            <w:vMerge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14:paraId="5359D01E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792031D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8E3ECE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70C6BC9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28FB6BE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25DC1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0,345</w:t>
            </w:r>
          </w:p>
        </w:tc>
      </w:tr>
      <w:tr w:rsidR="00B116BA" w:rsidRPr="00B116BA" w14:paraId="3EF8A707" w14:textId="77777777" w:rsidTr="00490C1F">
        <w:trPr>
          <w:jc w:val="center"/>
        </w:trPr>
        <w:tc>
          <w:tcPr>
            <w:tcW w:w="3318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6C31D959" w14:textId="77777777" w:rsidR="0036520E" w:rsidRPr="00B116BA" w:rsidRDefault="0036520E">
            <w:pPr>
              <w:pStyle w:val="Stopka"/>
              <w:tabs>
                <w:tab w:val="clear" w:pos="4536"/>
                <w:tab w:val="clear" w:pos="9072"/>
                <w:tab w:val="left" w:pos="-720"/>
              </w:tabs>
              <w:suppressAutoHyphens/>
              <w:spacing w:before="20" w:after="20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Oznakowanie niebieskie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F6C1415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04B4113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0,078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20C2867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0,200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776E199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0,240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54D7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0,137</w:t>
            </w:r>
          </w:p>
        </w:tc>
      </w:tr>
      <w:tr w:rsidR="00B116BA" w:rsidRPr="00B116BA" w14:paraId="4AA4EAE1" w14:textId="77777777" w:rsidTr="00490C1F">
        <w:trPr>
          <w:jc w:val="center"/>
        </w:trPr>
        <w:tc>
          <w:tcPr>
            <w:tcW w:w="3318" w:type="dxa"/>
            <w:vMerge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14:paraId="642C992C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DFD20D3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2E11174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0,171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F67379A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0,255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5CCEC16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0,210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B300" w14:textId="77777777" w:rsidR="0036520E" w:rsidRPr="00B116BA" w:rsidRDefault="0036520E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B116BA">
              <w:rPr>
                <w:rFonts w:ascii="Verdana" w:hAnsi="Verdana"/>
                <w:spacing w:val="-3"/>
                <w:sz w:val="18"/>
                <w:szCs w:val="18"/>
              </w:rPr>
              <w:t>0,038</w:t>
            </w:r>
          </w:p>
        </w:tc>
      </w:tr>
    </w:tbl>
    <w:p w14:paraId="33D39886" w14:textId="77777777" w:rsidR="00D23C33" w:rsidRPr="00B116BA" w:rsidRDefault="0036520E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spacing w:before="120"/>
        <w:rPr>
          <w:rFonts w:ascii="Verdana" w:hAnsi="Verdana"/>
          <w:noProof/>
        </w:rPr>
      </w:pPr>
      <w:r w:rsidRPr="00B116BA">
        <w:rPr>
          <w:rFonts w:ascii="Verdana" w:hAnsi="Verdana"/>
          <w:noProof/>
        </w:rPr>
        <w:lastRenderedPageBreak/>
        <w:drawing>
          <wp:inline distT="0" distB="0" distL="0" distR="0" wp14:anchorId="4D545274" wp14:editId="36EC072E">
            <wp:extent cx="3190875" cy="2667000"/>
            <wp:effectExtent l="0" t="0" r="9525" b="0"/>
            <wp:docPr id="1" name="Obraz 1" descr="ry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ys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F1DE7" w14:textId="77777777" w:rsidR="004A6DE8" w:rsidRPr="00B116BA" w:rsidRDefault="004A6DE8" w:rsidP="008B3761">
      <w:pPr>
        <w:numPr>
          <w:ilvl w:val="12"/>
          <w:numId w:val="0"/>
        </w:numPr>
        <w:spacing w:before="120"/>
        <w:jc w:val="left"/>
        <w:rPr>
          <w:rFonts w:ascii="Verdana" w:hAnsi="Verdana"/>
        </w:rPr>
      </w:pPr>
      <w:r w:rsidRPr="00B116BA">
        <w:rPr>
          <w:rFonts w:ascii="Verdana" w:hAnsi="Verdana"/>
        </w:rPr>
        <w:t xml:space="preserve">Rys. 1. Współrzędne chromatyczności </w:t>
      </w:r>
      <w:proofErr w:type="spellStart"/>
      <w:r w:rsidRPr="00B116BA">
        <w:rPr>
          <w:rFonts w:ascii="Verdana" w:hAnsi="Verdana"/>
        </w:rPr>
        <w:t>x,y</w:t>
      </w:r>
      <w:proofErr w:type="spellEnd"/>
      <w:r w:rsidRPr="00B116BA">
        <w:rPr>
          <w:rFonts w:ascii="Verdana" w:hAnsi="Verdana"/>
        </w:rPr>
        <w:t xml:space="preserve"> dla barwy białej</w:t>
      </w:r>
      <w:r w:rsidR="00CF6957" w:rsidRPr="00B116BA">
        <w:rPr>
          <w:rFonts w:ascii="Verdana" w:hAnsi="Verdana"/>
        </w:rPr>
        <w:t xml:space="preserve"> oznakowania</w:t>
      </w:r>
    </w:p>
    <w:p w14:paraId="287AFCDD" w14:textId="77777777" w:rsidR="00490C1F" w:rsidRPr="00B116BA" w:rsidRDefault="00490C1F" w:rsidP="008B3761">
      <w:pPr>
        <w:numPr>
          <w:ilvl w:val="12"/>
          <w:numId w:val="0"/>
        </w:numPr>
        <w:spacing w:before="120"/>
        <w:jc w:val="left"/>
        <w:rPr>
          <w:rFonts w:ascii="Verdana" w:hAnsi="Verdana"/>
        </w:rPr>
      </w:pPr>
    </w:p>
    <w:p w14:paraId="11436AE0" w14:textId="77777777" w:rsidR="00490C1F" w:rsidRPr="00B116BA" w:rsidRDefault="00490C1F" w:rsidP="008B3761">
      <w:pPr>
        <w:numPr>
          <w:ilvl w:val="12"/>
          <w:numId w:val="0"/>
        </w:numPr>
        <w:spacing w:before="120"/>
        <w:jc w:val="left"/>
        <w:rPr>
          <w:rFonts w:ascii="Verdana" w:hAnsi="Verdana"/>
        </w:rPr>
      </w:pPr>
    </w:p>
    <w:p w14:paraId="6267DCE1" w14:textId="77777777" w:rsidR="00426685" w:rsidRPr="00B116BA" w:rsidRDefault="00426685" w:rsidP="008B3761">
      <w:pPr>
        <w:numPr>
          <w:ilvl w:val="12"/>
          <w:numId w:val="0"/>
        </w:numPr>
        <w:spacing w:before="120"/>
        <w:jc w:val="left"/>
        <w:rPr>
          <w:rFonts w:ascii="Verdana" w:hAnsi="Verdana"/>
        </w:rPr>
      </w:pPr>
    </w:p>
    <w:p w14:paraId="459184D8" w14:textId="77777777" w:rsidR="004A6DE8" w:rsidRPr="00B116BA" w:rsidRDefault="0036520E" w:rsidP="008B3761">
      <w:pPr>
        <w:numPr>
          <w:ilvl w:val="12"/>
          <w:numId w:val="0"/>
        </w:numPr>
        <w:spacing w:before="120"/>
        <w:jc w:val="left"/>
        <w:rPr>
          <w:rFonts w:ascii="Verdana" w:hAnsi="Verdana"/>
        </w:rPr>
      </w:pPr>
      <w:r w:rsidRPr="00B116BA">
        <w:rPr>
          <w:rFonts w:ascii="Verdana" w:hAnsi="Verdana"/>
          <w:noProof/>
        </w:rPr>
        <w:drawing>
          <wp:inline distT="0" distB="0" distL="0" distR="0" wp14:anchorId="17DC3DCA" wp14:editId="773B2C32">
            <wp:extent cx="3067050" cy="2638425"/>
            <wp:effectExtent l="0" t="0" r="0" b="9525"/>
            <wp:docPr id="2" name="Obraz 2" descr="r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ys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A23BE4" w14:textId="77777777" w:rsidR="004A6DE8" w:rsidRPr="00B116BA" w:rsidRDefault="004A6DE8" w:rsidP="00D23C33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Rys.2. Współrzędne chromatyczności </w:t>
      </w:r>
      <w:proofErr w:type="spellStart"/>
      <w:r w:rsidRPr="00B116BA">
        <w:rPr>
          <w:rFonts w:ascii="Verdana" w:hAnsi="Verdana"/>
        </w:rPr>
        <w:t>x,y</w:t>
      </w:r>
      <w:proofErr w:type="spellEnd"/>
      <w:r w:rsidRPr="00B116BA">
        <w:rPr>
          <w:rFonts w:ascii="Verdana" w:hAnsi="Verdana"/>
        </w:rPr>
        <w:t xml:space="preserve"> dla barwy żółtej</w:t>
      </w:r>
      <w:r w:rsidR="00CF6957" w:rsidRPr="00B116BA">
        <w:rPr>
          <w:rFonts w:ascii="Verdana" w:hAnsi="Verdana"/>
        </w:rPr>
        <w:t xml:space="preserve"> oznakowania</w:t>
      </w:r>
    </w:p>
    <w:p w14:paraId="3CE08979" w14:textId="77777777" w:rsidR="004A6DE8" w:rsidRPr="00B116BA" w:rsidRDefault="0036520E">
      <w:pPr>
        <w:numPr>
          <w:ilvl w:val="12"/>
          <w:numId w:val="0"/>
        </w:numPr>
        <w:spacing w:before="120"/>
        <w:rPr>
          <w:rFonts w:ascii="Verdana" w:hAnsi="Verdana"/>
        </w:rPr>
      </w:pPr>
      <w:r w:rsidRPr="00B116BA">
        <w:rPr>
          <w:rFonts w:ascii="Verdana" w:hAnsi="Verdana"/>
          <w:b/>
          <w:noProof/>
        </w:rPr>
        <w:lastRenderedPageBreak/>
        <w:drawing>
          <wp:inline distT="0" distB="0" distL="0" distR="0" wp14:anchorId="341B74BF" wp14:editId="1C5AA386">
            <wp:extent cx="3390900" cy="36385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6B350" w14:textId="77777777" w:rsidR="004A6DE8" w:rsidRPr="00B116BA" w:rsidRDefault="004A6DE8" w:rsidP="00D23C33">
      <w:pPr>
        <w:pStyle w:val="Tekstkomentarza"/>
        <w:tabs>
          <w:tab w:val="left" w:pos="-720"/>
        </w:tabs>
        <w:suppressAutoHyphens/>
        <w:spacing w:before="0" w:line="360" w:lineRule="auto"/>
        <w:rPr>
          <w:rFonts w:ascii="Verdana" w:hAnsi="Verdana"/>
          <w:spacing w:val="-3"/>
          <w:sz w:val="20"/>
        </w:rPr>
      </w:pPr>
      <w:r w:rsidRPr="00B116BA">
        <w:rPr>
          <w:rFonts w:ascii="Verdana" w:hAnsi="Verdana"/>
          <w:spacing w:val="-3"/>
          <w:sz w:val="20"/>
        </w:rPr>
        <w:t>Rys. 3. Granice barw białej, żółtej, czerwonej, niebieskiej i zielonej</w:t>
      </w:r>
      <w:r w:rsidR="00CF6957" w:rsidRPr="00B116BA">
        <w:rPr>
          <w:rFonts w:ascii="Verdana" w:hAnsi="Verdana"/>
          <w:spacing w:val="-3"/>
          <w:sz w:val="20"/>
        </w:rPr>
        <w:t xml:space="preserve"> oznakowania</w:t>
      </w:r>
    </w:p>
    <w:p w14:paraId="5519BB0F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 xml:space="preserve">Pomiar współczynnika luminancji </w:t>
      </w:r>
      <w:r w:rsidRPr="00B116BA">
        <w:rPr>
          <w:rFonts w:ascii="Verdana" w:hAnsi="Verdana"/>
        </w:rPr>
        <w:sym w:font="Symbol" w:char="F062"/>
      </w:r>
      <w:r w:rsidRPr="00B116BA">
        <w:rPr>
          <w:rFonts w:ascii="Verdana" w:hAnsi="Verdana"/>
        </w:rPr>
        <w:t xml:space="preserve"> może być zastąpiony pomi</w:t>
      </w:r>
      <w:r w:rsidR="00426685" w:rsidRPr="00B116BA">
        <w:rPr>
          <w:rFonts w:ascii="Verdana" w:hAnsi="Verdana"/>
        </w:rPr>
        <w:t>arem współczynnika luminancji w </w:t>
      </w:r>
      <w:r w:rsidRPr="00B116BA">
        <w:rPr>
          <w:rFonts w:ascii="Verdana" w:hAnsi="Verdana"/>
        </w:rPr>
        <w:t xml:space="preserve">świetle rozproszonym </w:t>
      </w:r>
      <w:proofErr w:type="spellStart"/>
      <w:r w:rsidRPr="00B116BA">
        <w:rPr>
          <w:rFonts w:ascii="Verdana" w:hAnsi="Verdana"/>
        </w:rPr>
        <w:t>Qd</w:t>
      </w:r>
      <w:proofErr w:type="spellEnd"/>
      <w:r w:rsidRPr="00B116BA">
        <w:rPr>
          <w:rFonts w:ascii="Verdana" w:hAnsi="Verdana"/>
        </w:rPr>
        <w:t xml:space="preserve">, wg PN-EN </w:t>
      </w:r>
      <w:r w:rsidR="00CF6957" w:rsidRPr="00B116BA">
        <w:rPr>
          <w:rFonts w:ascii="Verdana" w:hAnsi="Verdana"/>
        </w:rPr>
        <w:t>1436:2000 [4] l</w:t>
      </w:r>
      <w:r w:rsidR="00426685" w:rsidRPr="00B116BA">
        <w:rPr>
          <w:rFonts w:ascii="Verdana" w:hAnsi="Verdana"/>
        </w:rPr>
        <w:t>ub wg POD-97 [9] i POD-2006 (po </w:t>
      </w:r>
      <w:r w:rsidR="00CF6957" w:rsidRPr="00B116BA">
        <w:rPr>
          <w:rFonts w:ascii="Verdana" w:hAnsi="Verdana"/>
        </w:rPr>
        <w:t>wydaniu) [10].</w:t>
      </w:r>
    </w:p>
    <w:p w14:paraId="572A14BA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 xml:space="preserve">Do określenia odbicia światła dziennego lub odbicia oświetlenia drogi od oznakowania stosuje się współczynnik luminancji w świetle rozproszonym </w:t>
      </w:r>
      <w:proofErr w:type="spellStart"/>
      <w:r w:rsidRPr="00B116BA">
        <w:rPr>
          <w:rFonts w:ascii="Verdana" w:hAnsi="Verdana"/>
        </w:rPr>
        <w:t>Qd</w:t>
      </w:r>
      <w:proofErr w:type="spellEnd"/>
      <w:r w:rsidRPr="00B116BA">
        <w:rPr>
          <w:rFonts w:ascii="Verdana" w:hAnsi="Verdana"/>
        </w:rPr>
        <w:t xml:space="preserve">. </w:t>
      </w:r>
    </w:p>
    <w:p w14:paraId="0469FB17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 xml:space="preserve">Wartość współczynnika </w:t>
      </w:r>
      <w:proofErr w:type="spellStart"/>
      <w:r w:rsidRPr="00B116BA">
        <w:rPr>
          <w:rFonts w:ascii="Verdana" w:hAnsi="Verdana"/>
        </w:rPr>
        <w:t>Qd</w:t>
      </w:r>
      <w:proofErr w:type="spellEnd"/>
      <w:r w:rsidRPr="00B116BA">
        <w:rPr>
          <w:rFonts w:ascii="Verdana" w:hAnsi="Verdana"/>
        </w:rPr>
        <w:t xml:space="preserve"> dla oznakowania nowego w ciągu 14 - 30 dni po wykonaniu powinna wynosić dla oznakowania świeżego, barwy:</w:t>
      </w:r>
    </w:p>
    <w:p w14:paraId="70D25AD3" w14:textId="77777777" w:rsidR="004A6DE8" w:rsidRPr="00B116BA" w:rsidRDefault="004A6DE8" w:rsidP="00490C1F">
      <w:pPr>
        <w:numPr>
          <w:ilvl w:val="0"/>
          <w:numId w:val="1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białej, co najmniej 130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 xml:space="preserve"> (nawierzchnie asfaltowe), klasa Q3,</w:t>
      </w:r>
    </w:p>
    <w:p w14:paraId="50F336B4" w14:textId="77777777" w:rsidR="004A6DE8" w:rsidRPr="00B116BA" w:rsidRDefault="004A6DE8" w:rsidP="00490C1F">
      <w:pPr>
        <w:numPr>
          <w:ilvl w:val="0"/>
          <w:numId w:val="1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białej, co najmniej 160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 xml:space="preserve"> (nawierzchnie betonowe), klasa Q4,</w:t>
      </w:r>
    </w:p>
    <w:p w14:paraId="1D868084" w14:textId="77777777" w:rsidR="004A6DE8" w:rsidRPr="00B116BA" w:rsidRDefault="004A6DE8" w:rsidP="00490C1F">
      <w:pPr>
        <w:numPr>
          <w:ilvl w:val="0"/>
          <w:numId w:val="1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żółtej, co najmniej 100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), klasa Q2,</w:t>
      </w:r>
    </w:p>
    <w:p w14:paraId="4BFD1BB9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 xml:space="preserve">Wartość współczynnika </w:t>
      </w:r>
      <w:proofErr w:type="spellStart"/>
      <w:r w:rsidRPr="00B116BA">
        <w:rPr>
          <w:rFonts w:ascii="Verdana" w:hAnsi="Verdana"/>
        </w:rPr>
        <w:t>Qd</w:t>
      </w:r>
      <w:proofErr w:type="spellEnd"/>
      <w:r w:rsidRPr="00B116BA">
        <w:rPr>
          <w:rFonts w:ascii="Verdana" w:hAnsi="Verdana"/>
        </w:rPr>
        <w:t xml:space="preserve"> powinna wynosić dla oznakowani</w:t>
      </w:r>
      <w:r w:rsidR="00BE44D4" w:rsidRPr="00B116BA">
        <w:rPr>
          <w:rFonts w:ascii="Verdana" w:hAnsi="Verdana"/>
        </w:rPr>
        <w:t>a eksploatowanego po 30 dniu od </w:t>
      </w:r>
      <w:r w:rsidRPr="00B116BA">
        <w:rPr>
          <w:rFonts w:ascii="Verdana" w:hAnsi="Verdana"/>
        </w:rPr>
        <w:t>wykonania, w ciągu całego okresu użytkowania,  barwy:</w:t>
      </w:r>
    </w:p>
    <w:p w14:paraId="481D64E5" w14:textId="77777777" w:rsidR="004A6DE8" w:rsidRPr="00B116BA" w:rsidRDefault="004A6DE8" w:rsidP="00490C1F">
      <w:pPr>
        <w:numPr>
          <w:ilvl w:val="0"/>
          <w:numId w:val="1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białej, co najmniej 100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(nawierzchnie asfaltowe), klasa Q2,</w:t>
      </w:r>
    </w:p>
    <w:p w14:paraId="2AB4731E" w14:textId="77777777" w:rsidR="004A6DE8" w:rsidRPr="00B116BA" w:rsidRDefault="004A6DE8" w:rsidP="00490C1F">
      <w:pPr>
        <w:numPr>
          <w:ilvl w:val="0"/>
          <w:numId w:val="1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białej, co najmniej 130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(nawierzchnie betonowe), klasa Q3,</w:t>
      </w:r>
    </w:p>
    <w:p w14:paraId="67B11C24" w14:textId="77777777" w:rsidR="004A6DE8" w:rsidRPr="00B116BA" w:rsidRDefault="004A6DE8" w:rsidP="00490C1F">
      <w:pPr>
        <w:numPr>
          <w:ilvl w:val="0"/>
          <w:numId w:val="1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żółtej, co najmniej 80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, klasa Q1.</w:t>
      </w:r>
    </w:p>
    <w:p w14:paraId="10916D8B" w14:textId="77777777" w:rsidR="004A6DE8" w:rsidRPr="00B116BA" w:rsidRDefault="004A6DE8" w:rsidP="00490C1F">
      <w:pPr>
        <w:keepNext/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 xml:space="preserve"> </w:t>
      </w:r>
      <w:r w:rsidRPr="00B116BA">
        <w:rPr>
          <w:rFonts w:ascii="Verdana" w:hAnsi="Verdana"/>
          <w:b/>
        </w:rPr>
        <w:t>6.3.1.3.</w:t>
      </w:r>
      <w:r w:rsidRPr="00B116BA">
        <w:rPr>
          <w:rFonts w:ascii="Verdana" w:hAnsi="Verdana"/>
        </w:rPr>
        <w:t xml:space="preserve"> Widzialność w nocy</w:t>
      </w:r>
    </w:p>
    <w:p w14:paraId="36242684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Za miarę widzialności w nocy przyjęto powierzchniowy współczynnik odblasku R</w:t>
      </w:r>
      <w:r w:rsidRPr="00B116BA">
        <w:rPr>
          <w:rFonts w:ascii="Verdana" w:hAnsi="Verdana"/>
          <w:vertAlign w:val="subscript"/>
        </w:rPr>
        <w:t>L</w:t>
      </w:r>
      <w:r w:rsidRPr="00B116BA">
        <w:rPr>
          <w:rFonts w:ascii="Verdana" w:hAnsi="Verdana"/>
        </w:rPr>
        <w:t>, określany według PN-EN 1436:2000 [4] z uwzględnieniem podziału na klasy PN-EN 1436:2000/A1:2005 [4a].</w:t>
      </w:r>
    </w:p>
    <w:p w14:paraId="23E67890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Wartość współczynnika R</w:t>
      </w:r>
      <w:r w:rsidRPr="00B116BA">
        <w:rPr>
          <w:rFonts w:ascii="Verdana" w:hAnsi="Verdana"/>
          <w:vertAlign w:val="subscript"/>
        </w:rPr>
        <w:t>L</w:t>
      </w:r>
      <w:r w:rsidRPr="00B116BA">
        <w:rPr>
          <w:rFonts w:ascii="Verdana" w:hAnsi="Verdana"/>
        </w:rPr>
        <w:t xml:space="preserve"> powinna wynosić dla oznakowania nowego (w stanie suchym) w ciągu 14 - 30 dni po wykonaniu, barwy:</w:t>
      </w:r>
    </w:p>
    <w:p w14:paraId="5BABE149" w14:textId="77777777" w:rsidR="004A6DE8" w:rsidRPr="00B116BA" w:rsidRDefault="004A6DE8" w:rsidP="00490C1F">
      <w:pPr>
        <w:numPr>
          <w:ilvl w:val="0"/>
          <w:numId w:val="3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 xml:space="preserve">białej, na autostradach, drogach ekspresowych oraz na drogach o prędkości </w:t>
      </w:r>
      <w:r w:rsidRPr="00B116BA">
        <w:rPr>
          <w:rFonts w:ascii="Verdana" w:hAnsi="Verdana"/>
        </w:rPr>
        <w:sym w:font="Symbol" w:char="F0B3"/>
      </w:r>
      <w:r w:rsidRPr="00B116BA">
        <w:rPr>
          <w:rFonts w:ascii="Verdana" w:hAnsi="Verdana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116BA">
          <w:rPr>
            <w:rFonts w:ascii="Verdana" w:hAnsi="Verdana"/>
          </w:rPr>
          <w:t>100 km/h</w:t>
        </w:r>
      </w:smartTag>
      <w:r w:rsidRPr="00B116BA">
        <w:rPr>
          <w:rFonts w:ascii="Verdana" w:hAnsi="Verdana"/>
        </w:rPr>
        <w:t xml:space="preserve"> lub o natężeniu ruchu &gt; 2 500 pojazdów rzeczywistych na dobę na pas, co najmniej 250 mcd m</w:t>
      </w:r>
      <w:r w:rsidR="00BE44D4" w:rsidRPr="00B116BA">
        <w:rPr>
          <w:rFonts w:ascii="Verdana" w:hAnsi="Verdana"/>
          <w:vertAlign w:val="superscript"/>
        </w:rPr>
        <w:t> </w:t>
      </w:r>
      <w:r w:rsidRPr="00B116BA">
        <w:rPr>
          <w:rFonts w:ascii="Verdana" w:hAnsi="Verdana"/>
          <w:vertAlign w:val="superscript"/>
        </w:rPr>
        <w:t>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, klasa R4/5,</w:t>
      </w:r>
    </w:p>
    <w:p w14:paraId="6BEE9777" w14:textId="77777777" w:rsidR="004A6DE8" w:rsidRPr="00B116BA" w:rsidRDefault="004A6DE8" w:rsidP="00490C1F">
      <w:pPr>
        <w:numPr>
          <w:ilvl w:val="0"/>
          <w:numId w:val="3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białej, na pozostałych drogach, co najmniej 200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, klasa R4</w:t>
      </w:r>
      <w:r w:rsidR="00767CE0" w:rsidRPr="00B116BA">
        <w:rPr>
          <w:rFonts w:ascii="Verdana" w:hAnsi="Verdana"/>
        </w:rPr>
        <w:t>,</w:t>
      </w:r>
    </w:p>
    <w:p w14:paraId="3B35AA4A" w14:textId="77777777" w:rsidR="004A6DE8" w:rsidRPr="00B116BA" w:rsidRDefault="004A6DE8" w:rsidP="00490C1F">
      <w:pPr>
        <w:numPr>
          <w:ilvl w:val="0"/>
          <w:numId w:val="3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żółtej tymczasowej, co najmniej 150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, klasa R3,</w:t>
      </w:r>
    </w:p>
    <w:p w14:paraId="14D2AEAE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Wartość współczynnika R</w:t>
      </w:r>
      <w:r w:rsidRPr="00B116BA">
        <w:rPr>
          <w:rFonts w:ascii="Verdana" w:hAnsi="Verdana"/>
          <w:vertAlign w:val="subscript"/>
        </w:rPr>
        <w:t>L</w:t>
      </w:r>
      <w:r w:rsidRPr="00B116BA">
        <w:rPr>
          <w:rFonts w:ascii="Verdana" w:hAnsi="Verdana"/>
        </w:rPr>
        <w:t xml:space="preserve"> powinna wynosić dla oznakowania </w:t>
      </w:r>
      <w:r w:rsidR="00BE44D4" w:rsidRPr="00B116BA">
        <w:rPr>
          <w:rFonts w:ascii="Verdana" w:hAnsi="Verdana"/>
        </w:rPr>
        <w:t>eksploatowanego w ciągu od 2 do 6 </w:t>
      </w:r>
      <w:r w:rsidRPr="00B116BA">
        <w:rPr>
          <w:rFonts w:ascii="Verdana" w:hAnsi="Verdana"/>
        </w:rPr>
        <w:t>miesięcy po wykonaniu,  barwy:</w:t>
      </w:r>
    </w:p>
    <w:p w14:paraId="7183FBDC" w14:textId="77777777" w:rsidR="004A6DE8" w:rsidRPr="00B116BA" w:rsidRDefault="004A6DE8" w:rsidP="00490C1F">
      <w:pPr>
        <w:numPr>
          <w:ilvl w:val="0"/>
          <w:numId w:val="3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lastRenderedPageBreak/>
        <w:t xml:space="preserve">białej, na autostradach, drogach ekspresowych oraz na drogach o prędkości </w:t>
      </w:r>
      <w:r w:rsidRPr="00B116BA">
        <w:rPr>
          <w:rFonts w:ascii="Verdana" w:hAnsi="Verdana"/>
        </w:rPr>
        <w:sym w:font="Symbol" w:char="F0B3"/>
      </w:r>
      <w:r w:rsidRPr="00B116BA">
        <w:rPr>
          <w:rFonts w:ascii="Verdana" w:hAnsi="Verdana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116BA">
          <w:rPr>
            <w:rFonts w:ascii="Verdana" w:hAnsi="Verdana"/>
          </w:rPr>
          <w:t>100 km/h</w:t>
        </w:r>
      </w:smartTag>
      <w:r w:rsidR="00BE44D4" w:rsidRPr="00B116BA">
        <w:rPr>
          <w:rFonts w:ascii="Verdana" w:hAnsi="Verdana"/>
        </w:rPr>
        <w:t xml:space="preserve"> lub </w:t>
      </w:r>
      <w:r w:rsidRPr="00B116BA">
        <w:rPr>
          <w:rFonts w:ascii="Verdana" w:hAnsi="Verdana"/>
        </w:rPr>
        <w:t>o</w:t>
      </w:r>
      <w:r w:rsidR="00BE44D4" w:rsidRPr="00B116BA">
        <w:rPr>
          <w:rFonts w:ascii="Verdana" w:hAnsi="Verdana"/>
        </w:rPr>
        <w:t> </w:t>
      </w:r>
      <w:r w:rsidRPr="00B116BA">
        <w:rPr>
          <w:rFonts w:ascii="Verdana" w:hAnsi="Verdana"/>
        </w:rPr>
        <w:t>natężeniu ruchu &gt; 2 500 pojazdów rzeczywistych na dobę na pas</w:t>
      </w:r>
      <w:r w:rsidR="00A6574F" w:rsidRPr="00B116BA">
        <w:rPr>
          <w:rFonts w:ascii="Verdana" w:hAnsi="Verdana"/>
        </w:rPr>
        <w:t>,</w:t>
      </w:r>
      <w:r w:rsidRPr="00B116BA">
        <w:rPr>
          <w:rFonts w:ascii="Verdana" w:hAnsi="Verdana"/>
        </w:rPr>
        <w:t xml:space="preserve"> co najmniej 200</w:t>
      </w:r>
      <w:r w:rsidR="00A6574F" w:rsidRPr="00B116BA">
        <w:rPr>
          <w:rFonts w:ascii="Verdana" w:hAnsi="Verdana"/>
        </w:rPr>
        <w:t> </w:t>
      </w:r>
      <w:r w:rsidRPr="00B116BA">
        <w:rPr>
          <w:rFonts w:ascii="Verdana" w:hAnsi="Verdana"/>
        </w:rPr>
        <w:t>mcd m</w:t>
      </w:r>
      <w:r w:rsidR="00BE44D4" w:rsidRPr="00B116BA">
        <w:rPr>
          <w:rFonts w:ascii="Verdana" w:hAnsi="Verdana"/>
          <w:vertAlign w:val="superscript"/>
        </w:rPr>
        <w:t> </w:t>
      </w:r>
      <w:r w:rsidRPr="00B116BA">
        <w:rPr>
          <w:rFonts w:ascii="Verdana" w:hAnsi="Verdana"/>
          <w:vertAlign w:val="superscript"/>
        </w:rPr>
        <w:t>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, klasa R4,</w:t>
      </w:r>
    </w:p>
    <w:p w14:paraId="6F621F08" w14:textId="77777777" w:rsidR="004A6DE8" w:rsidRPr="00B116BA" w:rsidRDefault="004A6DE8" w:rsidP="00490C1F">
      <w:pPr>
        <w:numPr>
          <w:ilvl w:val="0"/>
          <w:numId w:val="3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białej, na pozostałych drogach, co najmniej 150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, klasa R3</w:t>
      </w:r>
    </w:p>
    <w:p w14:paraId="224D5657" w14:textId="77777777" w:rsidR="004A6DE8" w:rsidRPr="00B116BA" w:rsidRDefault="004A6DE8" w:rsidP="00490C1F">
      <w:pPr>
        <w:numPr>
          <w:ilvl w:val="0"/>
          <w:numId w:val="3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żółtej tymczasowej, co najmniej 100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, klasa R2.</w:t>
      </w:r>
    </w:p>
    <w:p w14:paraId="0BF618C2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Wartość współczynnika R</w:t>
      </w:r>
      <w:r w:rsidRPr="00B116BA">
        <w:rPr>
          <w:rFonts w:ascii="Verdana" w:hAnsi="Verdana"/>
          <w:vertAlign w:val="subscript"/>
        </w:rPr>
        <w:t>L</w:t>
      </w:r>
      <w:r w:rsidRPr="00B116BA">
        <w:rPr>
          <w:rFonts w:ascii="Verdana" w:hAnsi="Verdana"/>
        </w:rPr>
        <w:t xml:space="preserve"> powinna wynosić dla oznakowania eksploatowanego od 7 miesiąca po wykonaniu,  barwy:</w:t>
      </w:r>
    </w:p>
    <w:p w14:paraId="7B207316" w14:textId="77777777" w:rsidR="004A6DE8" w:rsidRPr="00B116BA" w:rsidRDefault="004A6DE8" w:rsidP="00490C1F">
      <w:pPr>
        <w:numPr>
          <w:ilvl w:val="0"/>
          <w:numId w:val="3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 xml:space="preserve">białej, na autostradach, drogach ekspresowych oraz na drogach o prędkości </w:t>
      </w:r>
      <w:r w:rsidRPr="00B116BA">
        <w:rPr>
          <w:rFonts w:ascii="Verdana" w:hAnsi="Verdana"/>
        </w:rPr>
        <w:sym w:font="Symbol" w:char="F0B3"/>
      </w:r>
      <w:r w:rsidRPr="00B116BA">
        <w:rPr>
          <w:rFonts w:ascii="Verdana" w:hAnsi="Verdana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116BA">
          <w:rPr>
            <w:rFonts w:ascii="Verdana" w:hAnsi="Verdana"/>
          </w:rPr>
          <w:t>100 km/h</w:t>
        </w:r>
      </w:smartTag>
      <w:r w:rsidRPr="00B116BA">
        <w:rPr>
          <w:rFonts w:ascii="Verdana" w:hAnsi="Verdana"/>
        </w:rPr>
        <w:t xml:space="preserve"> lub o natężeniu ruchu &gt; 2 500 pojazdów rzeczywistych na dobę na pas, co najmniej 150 mcd m</w:t>
      </w:r>
      <w:r w:rsidR="00BE44D4" w:rsidRPr="00B116BA">
        <w:rPr>
          <w:rFonts w:ascii="Verdana" w:hAnsi="Verdana"/>
          <w:vertAlign w:val="superscript"/>
        </w:rPr>
        <w:t> </w:t>
      </w:r>
      <w:r w:rsidRPr="00B116BA">
        <w:rPr>
          <w:rFonts w:ascii="Verdana" w:hAnsi="Verdana"/>
          <w:vertAlign w:val="superscript"/>
        </w:rPr>
        <w:t>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, klasa R3,</w:t>
      </w:r>
    </w:p>
    <w:p w14:paraId="26EBFE11" w14:textId="77777777" w:rsidR="004A6DE8" w:rsidRPr="00B116BA" w:rsidRDefault="004A6DE8" w:rsidP="00490C1F">
      <w:pPr>
        <w:numPr>
          <w:ilvl w:val="0"/>
          <w:numId w:val="3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białej, na pozostałych drogach, co najmniej 100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 xml:space="preserve"> , klasa R2,</w:t>
      </w:r>
    </w:p>
    <w:p w14:paraId="467E9B61" w14:textId="77777777" w:rsidR="004A6DE8" w:rsidRPr="00B116BA" w:rsidRDefault="004A6DE8" w:rsidP="00490C1F">
      <w:pPr>
        <w:numPr>
          <w:ilvl w:val="0"/>
          <w:numId w:val="3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żółtej tymczasowej, co najmniej 100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, klasa R2.</w:t>
      </w:r>
    </w:p>
    <w:p w14:paraId="021BC3D7" w14:textId="77777777" w:rsidR="004A6DE8" w:rsidRPr="00B116BA" w:rsidRDefault="004A6DE8" w:rsidP="00490C1F">
      <w:p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 xml:space="preserve">Na nawierzchniach o grubej makroteksturze, takich jak: powierzchniowe utrwalanie oraz na nawierzchniach niejednorodnych można wyjątkowo, tylko na drogach </w:t>
      </w:r>
      <w:r w:rsidR="00F6282C" w:rsidRPr="00B116BA">
        <w:rPr>
          <w:rFonts w:ascii="Verdana" w:hAnsi="Verdana"/>
        </w:rPr>
        <w:t>określonych w tablicy 5</w:t>
      </w:r>
      <w:r w:rsidRPr="00B116BA">
        <w:rPr>
          <w:rFonts w:ascii="Verdana" w:hAnsi="Verdana"/>
        </w:rPr>
        <w:t>, dopuścić wartość współczynnika odblasku R</w:t>
      </w:r>
      <w:r w:rsidRPr="00B116BA">
        <w:rPr>
          <w:rFonts w:ascii="Verdana" w:hAnsi="Verdana"/>
          <w:vertAlign w:val="subscript"/>
        </w:rPr>
        <w:t>L</w:t>
      </w:r>
      <w:r w:rsidRPr="00B116BA">
        <w:rPr>
          <w:rFonts w:ascii="Verdana" w:hAnsi="Verdana"/>
        </w:rPr>
        <w:t xml:space="preserve"> = 70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>, klasa R1 dla oznakowania cienkowarstwowego eksploatowanego od 6 miesiąca po wykonaniu.</w:t>
      </w:r>
    </w:p>
    <w:p w14:paraId="7E34BC49" w14:textId="77777777" w:rsidR="004A6DE8" w:rsidRPr="00B116BA" w:rsidRDefault="004A6DE8" w:rsidP="00490C1F">
      <w:pPr>
        <w:spacing w:line="276" w:lineRule="auto"/>
        <w:ind w:firstLine="709"/>
        <w:rPr>
          <w:rFonts w:ascii="Verdana" w:hAnsi="Verdana"/>
        </w:rPr>
      </w:pPr>
      <w:r w:rsidRPr="00B116BA">
        <w:rPr>
          <w:rFonts w:ascii="Verdana" w:hAnsi="Verdana"/>
        </w:rPr>
        <w:t>Na nawierzchniach nowych lub odnowionych z warstwą ścieralną z SMA zaleca się stosować materiały grubowarstwowe.</w:t>
      </w:r>
    </w:p>
    <w:p w14:paraId="48282AAB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ind w:firstLine="709"/>
        <w:rPr>
          <w:rFonts w:ascii="Verdana" w:hAnsi="Verdana"/>
        </w:rPr>
      </w:pPr>
      <w:r w:rsidRPr="00B116BA">
        <w:rPr>
          <w:rFonts w:ascii="Verdana" w:hAnsi="Verdana"/>
        </w:rPr>
        <w:t>W szczególnie uzasadnionych przypadkach możliwe jest ustalenie w SST wyższych klas wymagań wg PN-EN 1436:2000/A1:2005 [</w:t>
      </w:r>
      <w:r w:rsidR="00F6282C" w:rsidRPr="00B116BA">
        <w:rPr>
          <w:rFonts w:ascii="Verdana" w:hAnsi="Verdana"/>
        </w:rPr>
        <w:t>4</w:t>
      </w:r>
      <w:r w:rsidRPr="00B116BA">
        <w:rPr>
          <w:rFonts w:ascii="Verdana" w:hAnsi="Verdana"/>
        </w:rPr>
        <w:t>a].</w:t>
      </w:r>
    </w:p>
    <w:p w14:paraId="47F9AD20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Wartość współczynnika R</w:t>
      </w:r>
      <w:r w:rsidRPr="00B116BA">
        <w:rPr>
          <w:rFonts w:ascii="Verdana" w:hAnsi="Verdana"/>
          <w:vertAlign w:val="subscript"/>
        </w:rPr>
        <w:t>L</w:t>
      </w:r>
      <w:r w:rsidRPr="00B116BA">
        <w:rPr>
          <w:rFonts w:ascii="Verdana" w:hAnsi="Verdana"/>
        </w:rPr>
        <w:t xml:space="preserve"> powinna wynosić dla oznakowania profilowanego, nowego (w stanie wilgotnym) i eksploatowanego w okresie gwarancji wg PN-EN 1436:2000 [4] zmierzona od 14 do 30 dni po wykonaniu, barwy:</w:t>
      </w:r>
    </w:p>
    <w:p w14:paraId="507377A5" w14:textId="77777777" w:rsidR="004A6DE8" w:rsidRPr="00B116BA" w:rsidRDefault="004A6DE8" w:rsidP="00490C1F">
      <w:pPr>
        <w:numPr>
          <w:ilvl w:val="0"/>
          <w:numId w:val="3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białej, co najmniej 50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 xml:space="preserve">, klasa </w:t>
      </w:r>
      <w:r w:rsidRPr="00B116BA">
        <w:rPr>
          <w:rFonts w:ascii="Verdana" w:hAnsi="Verdana"/>
          <w:spacing w:val="-3"/>
        </w:rPr>
        <w:t>RW3</w:t>
      </w:r>
      <w:r w:rsidRPr="00B116BA">
        <w:rPr>
          <w:rFonts w:ascii="Verdana" w:hAnsi="Verdana"/>
        </w:rPr>
        <w:t>,</w:t>
      </w:r>
    </w:p>
    <w:p w14:paraId="78C1D8AB" w14:textId="77777777" w:rsidR="004A6DE8" w:rsidRPr="00B116BA" w:rsidRDefault="004A6DE8" w:rsidP="00490C1F">
      <w:pPr>
        <w:numPr>
          <w:ilvl w:val="0"/>
          <w:numId w:val="3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>w okresie eksploatacji co najmniej 35 mcd m</w:t>
      </w:r>
      <w:r w:rsidRPr="00B116BA">
        <w:rPr>
          <w:rFonts w:ascii="Verdana" w:hAnsi="Verdana"/>
          <w:vertAlign w:val="superscript"/>
        </w:rPr>
        <w:t>-2</w:t>
      </w:r>
      <w:r w:rsidRPr="00B116BA">
        <w:rPr>
          <w:rFonts w:ascii="Verdana" w:hAnsi="Verdana"/>
        </w:rPr>
        <w:t xml:space="preserve"> lx</w:t>
      </w:r>
      <w:r w:rsidRPr="00B116BA">
        <w:rPr>
          <w:rFonts w:ascii="Verdana" w:hAnsi="Verdana"/>
          <w:vertAlign w:val="superscript"/>
        </w:rPr>
        <w:t>-1</w:t>
      </w:r>
      <w:r w:rsidRPr="00B116BA">
        <w:rPr>
          <w:rFonts w:ascii="Verdana" w:hAnsi="Verdana"/>
        </w:rPr>
        <w:t xml:space="preserve">, klasa </w:t>
      </w:r>
      <w:r w:rsidRPr="00B116BA">
        <w:rPr>
          <w:rFonts w:ascii="Verdana" w:hAnsi="Verdana"/>
          <w:spacing w:val="-3"/>
        </w:rPr>
        <w:t>RW2.</w:t>
      </w:r>
    </w:p>
    <w:p w14:paraId="3FA20F42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 xml:space="preserve">Powyższe wymaganie dotyczy jedynie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profilowanych, takich jak oznakowanie strukturalne wykonywane masami termoplastycznymi, masami chemoutwardzalnymi i taśmami w postaci np. poprzecznych </w:t>
      </w:r>
      <w:proofErr w:type="spellStart"/>
      <w:r w:rsidRPr="00B116BA">
        <w:rPr>
          <w:rFonts w:ascii="Verdana" w:hAnsi="Verdana"/>
        </w:rPr>
        <w:t>wygarbień</w:t>
      </w:r>
      <w:proofErr w:type="spellEnd"/>
      <w:r w:rsidRPr="00B116BA">
        <w:rPr>
          <w:rFonts w:ascii="Verdana" w:hAnsi="Verdana"/>
        </w:rPr>
        <w:t xml:space="preserve"> (baretek), drop-on-line, itp.</w:t>
      </w:r>
    </w:p>
    <w:p w14:paraId="4730299F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Wykonywanie pomiarów na oznakowaniu ciągłym z naniesionymi </w:t>
      </w:r>
      <w:proofErr w:type="spellStart"/>
      <w:r w:rsidRPr="00B116BA">
        <w:rPr>
          <w:rFonts w:ascii="Verdana" w:hAnsi="Verdana"/>
        </w:rPr>
        <w:t>wygarbieniami</w:t>
      </w:r>
      <w:proofErr w:type="spellEnd"/>
      <w:r w:rsidRPr="00B116BA">
        <w:rPr>
          <w:rFonts w:ascii="Verdana" w:hAnsi="Verdana"/>
        </w:rPr>
        <w:t xml:space="preserve"> może być wykonywane tylko metoda dynamiczną. Pomiar aparatami ręcznymi jest albo niemożliwy albo obciążony dużym błędem.</w:t>
      </w:r>
    </w:p>
    <w:p w14:paraId="1DB9A004" w14:textId="77777777" w:rsidR="004A6DE8" w:rsidRPr="00B116BA" w:rsidRDefault="004A6DE8" w:rsidP="00490C1F">
      <w:pPr>
        <w:numPr>
          <w:ilvl w:val="12"/>
          <w:numId w:val="0"/>
        </w:numPr>
        <w:spacing w:line="276" w:lineRule="auto"/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Wykonywanie pomiarów odblaskowości na pozostałych typach oznakowania strukturalnego, z uwagi na jego niecałkowite i niejednorodne pokrycie powierzchni oznakowania, jest obarczone większym błędem niż na </w:t>
      </w:r>
      <w:proofErr w:type="spellStart"/>
      <w:r w:rsidRPr="00B116BA">
        <w:rPr>
          <w:rFonts w:ascii="Verdana" w:hAnsi="Verdana"/>
        </w:rPr>
        <w:t>oznakowaniach</w:t>
      </w:r>
      <w:proofErr w:type="spellEnd"/>
      <w:r w:rsidRPr="00B116BA">
        <w:rPr>
          <w:rFonts w:ascii="Verdana" w:hAnsi="Verdana"/>
        </w:rPr>
        <w:t xml:space="preserve"> pełnych. Dlatego podczas odbioru czy kontroli, należy przyjąć jako dopuszczalne wartości współczynnika odblasku o 20 % niższe od przyjętych w SST.</w:t>
      </w:r>
    </w:p>
    <w:p w14:paraId="753C7877" w14:textId="77777777" w:rsidR="004A6DE8" w:rsidRPr="00B116BA" w:rsidRDefault="004A6DE8" w:rsidP="00490C1F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rPr>
          <w:rFonts w:ascii="Verdana" w:hAnsi="Verdana"/>
        </w:rPr>
      </w:pPr>
      <w:r w:rsidRPr="00B116BA">
        <w:rPr>
          <w:rFonts w:ascii="Verdana" w:hAnsi="Verdana"/>
          <w:b/>
        </w:rPr>
        <w:t>6.3.1.4.</w:t>
      </w:r>
      <w:r w:rsidRPr="00B116BA">
        <w:rPr>
          <w:rFonts w:ascii="Verdana" w:hAnsi="Verdana"/>
        </w:rPr>
        <w:t xml:space="preserve"> Szorstkość oznakowania</w:t>
      </w:r>
    </w:p>
    <w:p w14:paraId="2BE66438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Miarą szorstkości oznakowania jest wartość wskaźnika szorstkości SRT (</w:t>
      </w:r>
      <w:proofErr w:type="spellStart"/>
      <w:r w:rsidRPr="00B116BA">
        <w:rPr>
          <w:rFonts w:ascii="Verdana" w:hAnsi="Verdana"/>
        </w:rPr>
        <w:t>Skid</w:t>
      </w:r>
      <w:proofErr w:type="spellEnd"/>
      <w:r w:rsidRPr="00B116BA">
        <w:rPr>
          <w:rFonts w:ascii="Verdana" w:hAnsi="Verdana"/>
        </w:rPr>
        <w:t xml:space="preserve"> </w:t>
      </w:r>
      <w:proofErr w:type="spellStart"/>
      <w:r w:rsidRPr="00B116BA">
        <w:rPr>
          <w:rFonts w:ascii="Verdana" w:hAnsi="Verdana"/>
        </w:rPr>
        <w:t>Resistance</w:t>
      </w:r>
      <w:proofErr w:type="spellEnd"/>
      <w:r w:rsidRPr="00B116BA">
        <w:rPr>
          <w:rFonts w:ascii="Verdana" w:hAnsi="Verdana"/>
        </w:rPr>
        <w:t xml:space="preserve"> Tester) mierzona wahadłem angielskim, wg PN-</w:t>
      </w:r>
      <w:r w:rsidR="00CF6957" w:rsidRPr="00B116BA">
        <w:rPr>
          <w:rFonts w:ascii="Verdana" w:hAnsi="Verdana"/>
        </w:rPr>
        <w:t>EN 1436:2000 [4] lub POD-97 [9] i POD-2006 (po wydaniu) [10].</w:t>
      </w:r>
      <w:r w:rsidRPr="00B116BA">
        <w:rPr>
          <w:rFonts w:ascii="Verdana" w:hAnsi="Verdana"/>
        </w:rPr>
        <w:t xml:space="preserve"> Wartość SRT symuluje warunki, w których pojazd wyposażony w typowe opony hamuje z blokadą kół przy prędkości </w:t>
      </w:r>
      <w:smartTag w:uri="urn:schemas-microsoft-com:office:smarttags" w:element="metricconverter">
        <w:smartTagPr>
          <w:attr w:name="ProductID" w:val="50 km/h"/>
        </w:smartTagPr>
        <w:r w:rsidRPr="00B116BA">
          <w:rPr>
            <w:rFonts w:ascii="Verdana" w:hAnsi="Verdana"/>
          </w:rPr>
          <w:t>50 km/h</w:t>
        </w:r>
      </w:smartTag>
      <w:r w:rsidRPr="00B116BA">
        <w:rPr>
          <w:rFonts w:ascii="Verdana" w:hAnsi="Verdana"/>
        </w:rPr>
        <w:t xml:space="preserve"> na mokrej nawierzchni.</w:t>
      </w:r>
    </w:p>
    <w:p w14:paraId="409F7CE7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Wymaga się, aby wartość wskaźnika szorstkości SRT wynosiła na oznakowaniu:</w:t>
      </w:r>
    </w:p>
    <w:p w14:paraId="41878B7A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w ciągu całego okresu użytkowania, co najmniej 45 jednostek SRT (klasa S1).</w:t>
      </w:r>
    </w:p>
    <w:p w14:paraId="07FE8DD5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Dopuszcza się podwyższenie w SST wymagania szorstkości do 50 – 60 jednostek SRT (klasy S2 – S3), w uzasadnionych przypadkach. Uzyskanie większej szors</w:t>
      </w:r>
      <w:r w:rsidR="00490C1F" w:rsidRPr="00B116BA">
        <w:rPr>
          <w:rFonts w:ascii="Verdana" w:hAnsi="Verdana"/>
        </w:rPr>
        <w:t>tkości oznakowania, wiąże się z </w:t>
      </w:r>
      <w:r w:rsidRPr="00B116BA">
        <w:rPr>
          <w:rFonts w:ascii="Verdana" w:hAnsi="Verdana"/>
        </w:rPr>
        <w:t>zastosowaniem kruszywa przeciwpoślizgowego samego lub w mieszaninie z kulkami szklanymi wg PN-EN 1423:2001 [3]. Należy przy tym wziąć pod uwagę jednoczesne obniżenie wartości współczynnika luminancji i współczynnika odblasku.</w:t>
      </w:r>
    </w:p>
    <w:p w14:paraId="4B93D4EF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>Szorstkość oznakowania, na którym nie zastosowano kruszywa przeciwpoślizgowego, zazwyczaj wzrasta w okresie eksploatacji oznakowania, dlatego nie należy wymagać wyższej jego wartości na starcie, a niższej w okresie gwarancji.</w:t>
      </w:r>
    </w:p>
    <w:p w14:paraId="015CA347" w14:textId="77777777" w:rsidR="00490C1F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Wykonywanie pomiarów wskaźnika szorstkości SRT dotyczy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jednolitych, płaskich, wykonanych farbami, masami termoplastycznymi, masami chemoutwardzalnymi i</w:t>
      </w:r>
      <w:r w:rsidR="00490C1F" w:rsidRPr="00B116BA">
        <w:rPr>
          <w:rFonts w:ascii="Verdana" w:hAnsi="Verdana"/>
        </w:rPr>
        <w:t> </w:t>
      </w:r>
      <w:r w:rsidRPr="00B116BA">
        <w:rPr>
          <w:rFonts w:ascii="Verdana" w:hAnsi="Verdana"/>
        </w:rPr>
        <w:t xml:space="preserve">taśmami. Pomiar na oznakowaniu strukturalnym jest, jeśli możliwy, to nie miarodajny. </w:t>
      </w:r>
    </w:p>
    <w:p w14:paraId="59F09516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lastRenderedPageBreak/>
        <w:t xml:space="preserve">W przypadku oznakowania z </w:t>
      </w:r>
      <w:proofErr w:type="spellStart"/>
      <w:r w:rsidRPr="00B116BA">
        <w:rPr>
          <w:rFonts w:ascii="Verdana" w:hAnsi="Verdana"/>
        </w:rPr>
        <w:t>wygarbieniami</w:t>
      </w:r>
      <w:proofErr w:type="spellEnd"/>
      <w:r w:rsidRPr="00B116BA">
        <w:rPr>
          <w:rFonts w:ascii="Verdana" w:hAnsi="Verdana"/>
        </w:rPr>
        <w:t xml:space="preserve"> i punktowymi elementami odblaskowymi pomiar nie jest możliwy.</w:t>
      </w:r>
    </w:p>
    <w:p w14:paraId="7D9452F8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  <w:i/>
        </w:rPr>
      </w:pPr>
      <w:r w:rsidRPr="00B116BA">
        <w:rPr>
          <w:rFonts w:ascii="Verdana" w:hAnsi="Verdana"/>
          <w:i/>
        </w:rPr>
        <w:t>UWAGA: Wskaźnik szorstkości SRT w normach powierzchniowych został nazwany PTV (</w:t>
      </w:r>
      <w:proofErr w:type="spellStart"/>
      <w:r w:rsidRPr="00B116BA">
        <w:rPr>
          <w:rFonts w:ascii="Verdana" w:hAnsi="Verdana"/>
          <w:i/>
        </w:rPr>
        <w:t>Polishing</w:t>
      </w:r>
      <w:proofErr w:type="spellEnd"/>
      <w:r w:rsidRPr="00B116BA">
        <w:rPr>
          <w:rFonts w:ascii="Verdana" w:hAnsi="Verdana"/>
          <w:i/>
        </w:rPr>
        <w:t xml:space="preserve"> Test Value) za PN-EN 13 036-4:2004(U)[6a]. Metoda pomiaru i sprzęt do jego wykonania są identyczne z przyjętymi w PN-EN 1436:2000[4] dla </w:t>
      </w:r>
      <w:proofErr w:type="spellStart"/>
      <w:r w:rsidRPr="00B116BA">
        <w:rPr>
          <w:rFonts w:ascii="Verdana" w:hAnsi="Verdana"/>
          <w:i/>
        </w:rPr>
        <w:t>oznakowań</w:t>
      </w:r>
      <w:proofErr w:type="spellEnd"/>
      <w:r w:rsidRPr="00B116BA">
        <w:rPr>
          <w:rFonts w:ascii="Verdana" w:hAnsi="Verdana"/>
          <w:i/>
        </w:rPr>
        <w:t xml:space="preserve"> poziomych.</w:t>
      </w:r>
    </w:p>
    <w:p w14:paraId="3E3FE190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t>6.3.1.5.</w:t>
      </w:r>
      <w:r w:rsidRPr="00B116BA">
        <w:rPr>
          <w:rFonts w:ascii="Verdana" w:hAnsi="Verdana"/>
        </w:rPr>
        <w:t xml:space="preserve"> Trwałość oznakowania</w:t>
      </w:r>
    </w:p>
    <w:p w14:paraId="33BD39B0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Trwałość oznakowania cienkowarstwowego oceniana jako stopień zużycia w 10-stopniowej skali LCPC </w:t>
      </w:r>
      <w:r w:rsidR="00FF529D" w:rsidRPr="00B116BA">
        <w:rPr>
          <w:rFonts w:ascii="Verdana" w:hAnsi="Verdana"/>
        </w:rPr>
        <w:t>określonej w</w:t>
      </w:r>
      <w:r w:rsidRPr="00B116BA">
        <w:rPr>
          <w:rFonts w:ascii="Verdana" w:hAnsi="Verdana"/>
        </w:rPr>
        <w:t xml:space="preserve"> POD-97 [</w:t>
      </w:r>
      <w:r w:rsidR="00FF529D" w:rsidRPr="00B116BA">
        <w:rPr>
          <w:rFonts w:ascii="Verdana" w:hAnsi="Verdana"/>
        </w:rPr>
        <w:t>9] lub POD-2006 (po wydaniu) [10]</w:t>
      </w:r>
      <w:r w:rsidRPr="00B116BA">
        <w:rPr>
          <w:rFonts w:ascii="Verdana" w:hAnsi="Verdana"/>
        </w:rPr>
        <w:t xml:space="preserve"> powinna wynosić po </w:t>
      </w:r>
      <w:r w:rsidR="00490C1F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12-miesięcznym okresie eksploatacji oznakowania:</w:t>
      </w:r>
      <w:r w:rsidR="00FF529D" w:rsidRPr="00B116BA">
        <w:rPr>
          <w:rFonts w:ascii="Verdana" w:hAnsi="Verdana"/>
        </w:rPr>
        <w:t xml:space="preserve"> </w:t>
      </w:r>
      <w:r w:rsidRPr="00B116BA">
        <w:rPr>
          <w:rFonts w:ascii="Verdana" w:hAnsi="Verdana"/>
        </w:rPr>
        <w:t>co najmniej 6.</w:t>
      </w:r>
    </w:p>
    <w:p w14:paraId="7D5AEFBF" w14:textId="77777777" w:rsidR="004A6DE8" w:rsidRPr="00B116BA" w:rsidRDefault="004A6DE8" w:rsidP="00490C1F">
      <w:pPr>
        <w:ind w:firstLine="709"/>
        <w:rPr>
          <w:rFonts w:ascii="Verdana" w:hAnsi="Verdana"/>
        </w:rPr>
      </w:pPr>
      <w:r w:rsidRPr="00B116BA">
        <w:rPr>
          <w:rFonts w:ascii="Verdana" w:hAnsi="Verdana"/>
        </w:rPr>
        <w:t>Taka metoda oceny znajduje szczególnie zastosowanie do oceny przydatności materiałów do poziomego oznakowania dróg.</w:t>
      </w:r>
    </w:p>
    <w:p w14:paraId="24AC7849" w14:textId="77777777" w:rsidR="004A6DE8" w:rsidRPr="00B116BA" w:rsidRDefault="00716707" w:rsidP="00490C1F">
      <w:pPr>
        <w:rPr>
          <w:rFonts w:ascii="Verdana" w:hAnsi="Verdana"/>
        </w:rPr>
      </w:pPr>
      <w:r w:rsidRPr="00B116BA">
        <w:rPr>
          <w:rFonts w:ascii="Verdana" w:hAnsi="Verdana"/>
        </w:rPr>
        <w:tab/>
      </w:r>
      <w:r w:rsidR="004A6DE8" w:rsidRPr="00B116BA">
        <w:rPr>
          <w:rFonts w:ascii="Verdana" w:hAnsi="Verdana"/>
        </w:rPr>
        <w:t>W stosunku do materiałów grubowarstwowych i taśm ocena ta jest stosowana dopiero po 2, 3, 4, 5 i 6 latach, gdy w oznakowaniu pojawiają się przetarcia do nawierzchni. Do oceny materiałów strukturalnych, o nieciągłym pokryciu nawierzchni metody tej nie stosuje się.</w:t>
      </w:r>
    </w:p>
    <w:p w14:paraId="078F52C7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</w:rPr>
        <w:tab/>
        <w:t>W celach kontrolnych trwałość jest oceniana pośrednio przez sprawdzenie spełniania wymagań widoczności w dzień, w nocy i szorstkości.</w:t>
      </w:r>
    </w:p>
    <w:p w14:paraId="20674FFF" w14:textId="77777777" w:rsidR="004A6DE8" w:rsidRPr="00B116BA" w:rsidRDefault="004A6DE8" w:rsidP="00490C1F">
      <w:pPr>
        <w:keepNext/>
        <w:rPr>
          <w:rFonts w:ascii="Verdana" w:hAnsi="Verdana"/>
        </w:rPr>
      </w:pPr>
      <w:r w:rsidRPr="00B116BA">
        <w:rPr>
          <w:rFonts w:ascii="Verdana" w:hAnsi="Verdana"/>
          <w:b/>
        </w:rPr>
        <w:t>6.3.1.6.</w:t>
      </w:r>
      <w:r w:rsidRPr="00B116BA">
        <w:rPr>
          <w:rFonts w:ascii="Verdana" w:hAnsi="Verdana"/>
        </w:rPr>
        <w:t xml:space="preserve"> Czas schnięcia oznakowania (względnie czas do przejezdności oznakowania)</w:t>
      </w:r>
    </w:p>
    <w:p w14:paraId="3674A9DA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</w:rPr>
        <w:t>Za czas schnięcia oznakowania przyjmuje się czas upływający między wykonaniem oznakowania a jego oddaniem do ruchu.</w:t>
      </w:r>
    </w:p>
    <w:p w14:paraId="34A4DD39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Czas schnięcia oznakowania nie powinien przekraczać czasu gwarantowanego przez producenta, z tym że nie może przekraczać 2 godzin w </w:t>
      </w:r>
      <w:r w:rsidR="00490C1F" w:rsidRPr="00B116BA">
        <w:rPr>
          <w:rFonts w:ascii="Verdana" w:hAnsi="Verdana"/>
        </w:rPr>
        <w:t xml:space="preserve">przypadku </w:t>
      </w:r>
      <w:proofErr w:type="spellStart"/>
      <w:r w:rsidR="00490C1F" w:rsidRPr="00B116BA">
        <w:rPr>
          <w:rFonts w:ascii="Verdana" w:hAnsi="Verdana"/>
        </w:rPr>
        <w:t>wymalowań</w:t>
      </w:r>
      <w:proofErr w:type="spellEnd"/>
      <w:r w:rsidR="00490C1F" w:rsidRPr="00B116BA">
        <w:rPr>
          <w:rFonts w:ascii="Verdana" w:hAnsi="Verdana"/>
        </w:rPr>
        <w:t xml:space="preserve"> nocnych i 1 </w:t>
      </w:r>
      <w:r w:rsidRPr="00B116BA">
        <w:rPr>
          <w:rFonts w:ascii="Verdana" w:hAnsi="Verdana"/>
        </w:rPr>
        <w:t xml:space="preserve">godziny w przypadku </w:t>
      </w:r>
      <w:proofErr w:type="spellStart"/>
      <w:r w:rsidRPr="00B116BA">
        <w:rPr>
          <w:rFonts w:ascii="Verdana" w:hAnsi="Verdana"/>
        </w:rPr>
        <w:t>wymalowań</w:t>
      </w:r>
      <w:proofErr w:type="spellEnd"/>
      <w:r w:rsidRPr="00B116BA">
        <w:rPr>
          <w:rFonts w:ascii="Verdana" w:hAnsi="Verdana"/>
        </w:rPr>
        <w:t xml:space="preserve"> dziennych. Metoda oznaczenia czasu schn</w:t>
      </w:r>
      <w:r w:rsidR="00FF529D" w:rsidRPr="00B116BA">
        <w:rPr>
          <w:rFonts w:ascii="Verdana" w:hAnsi="Verdana"/>
        </w:rPr>
        <w:t>ięcia znajduje się w POD-97 [9] lub POD-2006 (po wydaniu) [10].</w:t>
      </w:r>
    </w:p>
    <w:p w14:paraId="33C7A30F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  <w:b/>
        </w:rPr>
        <w:t>6.3.1.7.</w:t>
      </w:r>
      <w:r w:rsidRPr="00B116BA">
        <w:rPr>
          <w:rFonts w:ascii="Verdana" w:hAnsi="Verdana"/>
        </w:rPr>
        <w:t xml:space="preserve"> Grubość oznakowania</w:t>
      </w:r>
    </w:p>
    <w:p w14:paraId="0CC737A4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</w:rPr>
        <w:t>Grubość oznakowania, tj. podwyższenie ponad górną powierzchnię nawierzchni, powinna wynosić dla:</w:t>
      </w:r>
    </w:p>
    <w:p w14:paraId="51AE431A" w14:textId="77777777" w:rsidR="004A6DE8" w:rsidRPr="00B116BA" w:rsidRDefault="004A6DE8" w:rsidP="00490C1F">
      <w:pPr>
        <w:numPr>
          <w:ilvl w:val="0"/>
          <w:numId w:val="4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oznakowania cienkowarstwowego (grubość na mokro bez kulek szklanych), co najwyżej </w:t>
      </w:r>
      <w:r w:rsidR="009C2997" w:rsidRPr="00B116BA">
        <w:rPr>
          <w:rFonts w:ascii="Verdana" w:hAnsi="Verdana"/>
        </w:rPr>
        <w:t>0,</w:t>
      </w:r>
      <w:r w:rsidRPr="00B116BA">
        <w:rPr>
          <w:rFonts w:ascii="Verdana" w:hAnsi="Verdana"/>
        </w:rPr>
        <w:t>89</w:t>
      </w:r>
      <w:r w:rsidR="00490C1F" w:rsidRPr="00B116BA">
        <w:rPr>
          <w:rFonts w:ascii="Verdana" w:hAnsi="Verdana"/>
        </w:rPr>
        <w:t> </w:t>
      </w:r>
      <w:r w:rsidR="009C2997" w:rsidRPr="00B116BA">
        <w:rPr>
          <w:rFonts w:ascii="Verdana" w:hAnsi="Verdana"/>
        </w:rPr>
        <w:t>m</w:t>
      </w:r>
      <w:r w:rsidRPr="00B116BA">
        <w:rPr>
          <w:rFonts w:ascii="Verdana" w:hAnsi="Verdana"/>
        </w:rPr>
        <w:t>m,</w:t>
      </w:r>
    </w:p>
    <w:p w14:paraId="255122F3" w14:textId="77777777" w:rsidR="004A6DE8" w:rsidRPr="00B116BA" w:rsidRDefault="004A6DE8" w:rsidP="00490C1F">
      <w:pPr>
        <w:numPr>
          <w:ilvl w:val="0"/>
          <w:numId w:val="4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oznakowania grubowarstwowego, co najmniej </w:t>
      </w:r>
      <w:smartTag w:uri="urn:schemas-microsoft-com:office:smarttags" w:element="metricconverter">
        <w:smartTagPr>
          <w:attr w:name="ProductID" w:val="0,90 mm"/>
        </w:smartTagPr>
        <w:r w:rsidRPr="00B116BA">
          <w:rPr>
            <w:rFonts w:ascii="Verdana" w:hAnsi="Verdana"/>
          </w:rPr>
          <w:t>0,90 mm</w:t>
        </w:r>
      </w:smartTag>
      <w:r w:rsidRPr="00B116BA">
        <w:rPr>
          <w:rFonts w:ascii="Verdana" w:hAnsi="Verdana"/>
        </w:rPr>
        <w:t xml:space="preserve"> i co najwyżej </w:t>
      </w:r>
      <w:smartTag w:uri="urn:schemas-microsoft-com:office:smarttags" w:element="metricconverter">
        <w:smartTagPr>
          <w:attr w:name="ProductID" w:val="5 mm"/>
        </w:smartTagPr>
        <w:r w:rsidRPr="00B116BA">
          <w:rPr>
            <w:rFonts w:ascii="Verdana" w:hAnsi="Verdana"/>
          </w:rPr>
          <w:t>5 mm</w:t>
        </w:r>
      </w:smartTag>
      <w:r w:rsidRPr="00B116BA">
        <w:rPr>
          <w:rFonts w:ascii="Verdana" w:hAnsi="Verdana"/>
        </w:rPr>
        <w:t>,</w:t>
      </w:r>
    </w:p>
    <w:p w14:paraId="34B68A56" w14:textId="77777777" w:rsidR="004A6DE8" w:rsidRPr="00B116BA" w:rsidRDefault="004A6DE8" w:rsidP="00490C1F">
      <w:pPr>
        <w:numPr>
          <w:ilvl w:val="0"/>
          <w:numId w:val="4"/>
        </w:numPr>
        <w:rPr>
          <w:rFonts w:ascii="Verdana" w:hAnsi="Verdana"/>
        </w:rPr>
      </w:pPr>
      <w:r w:rsidRPr="00B116BA">
        <w:rPr>
          <w:rFonts w:ascii="Verdana" w:hAnsi="Verdana"/>
        </w:rPr>
        <w:t>punktowych elementów odblaskowych umieszczanych na części jezdnej drogi, co najwyżej 15</w:t>
      </w:r>
      <w:r w:rsidR="00490C1F" w:rsidRPr="00B116BA">
        <w:rPr>
          <w:rFonts w:ascii="Verdana" w:hAnsi="Verdana"/>
        </w:rPr>
        <w:t> </w:t>
      </w:r>
      <w:r w:rsidRPr="00B116BA">
        <w:rPr>
          <w:rFonts w:ascii="Verdana" w:hAnsi="Verdana"/>
        </w:rPr>
        <w:t xml:space="preserve">mm, a w uzasadnionych przypadkach ustalonych w dokumentacji projektowej, co najwyżej </w:t>
      </w:r>
      <w:smartTag w:uri="urn:schemas-microsoft-com:office:smarttags" w:element="metricconverter">
        <w:smartTagPr>
          <w:attr w:name="ProductID" w:val="25 mm"/>
        </w:smartTagPr>
        <w:r w:rsidRPr="00B116BA">
          <w:rPr>
            <w:rFonts w:ascii="Verdana" w:hAnsi="Verdana"/>
          </w:rPr>
          <w:t>25 mm</w:t>
        </w:r>
      </w:smartTag>
      <w:r w:rsidRPr="00B116BA">
        <w:rPr>
          <w:rFonts w:ascii="Verdana" w:hAnsi="Verdana"/>
        </w:rPr>
        <w:t>.</w:t>
      </w:r>
    </w:p>
    <w:p w14:paraId="59E5D8B6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</w:rPr>
        <w:t>Wymagania te nie obowiązują, jeśli nawierzchnia pod znakowaniem jest wyfrezowana.</w:t>
      </w:r>
    </w:p>
    <w:p w14:paraId="61B7A54B" w14:textId="77777777" w:rsidR="004A6DE8" w:rsidRPr="00B116BA" w:rsidRDefault="004A6DE8" w:rsidP="00490C1F">
      <w:pPr>
        <w:ind w:firstLine="709"/>
        <w:rPr>
          <w:rFonts w:ascii="Verdana" w:hAnsi="Verdana"/>
        </w:rPr>
      </w:pPr>
      <w:r w:rsidRPr="00B116BA">
        <w:rPr>
          <w:rFonts w:ascii="Verdana" w:hAnsi="Verdana"/>
        </w:rPr>
        <w:t>Kontrola grubości oznakowania jest istotna w przypadku, gdy Wykonawca nie udziela gwarancji lub gdy nie są wykonywane pomiary kontrolne za pomocą aparatury lub poprzez ocenę wizualną.</w:t>
      </w:r>
    </w:p>
    <w:p w14:paraId="5D4D0CA7" w14:textId="77777777" w:rsidR="004A6DE8" w:rsidRPr="00B116BA" w:rsidRDefault="004A6DE8" w:rsidP="00490C1F">
      <w:pPr>
        <w:tabs>
          <w:tab w:val="left" w:pos="567"/>
        </w:tabs>
        <w:ind w:left="567" w:hanging="567"/>
        <w:rPr>
          <w:rFonts w:ascii="Verdana" w:hAnsi="Verdana"/>
        </w:rPr>
      </w:pPr>
      <w:r w:rsidRPr="00B116BA">
        <w:rPr>
          <w:rFonts w:ascii="Verdana" w:hAnsi="Verdana"/>
          <w:b/>
        </w:rPr>
        <w:t>6.3.2.</w:t>
      </w:r>
      <w:r w:rsidR="009C2997" w:rsidRPr="00B116BA">
        <w:rPr>
          <w:rFonts w:ascii="Verdana" w:hAnsi="Verdana"/>
          <w:b/>
        </w:rPr>
        <w:tab/>
      </w:r>
      <w:r w:rsidRPr="00B116BA">
        <w:rPr>
          <w:rFonts w:ascii="Verdana" w:hAnsi="Verdana"/>
        </w:rPr>
        <w:t>Badania wykonania znakowania poziomego z materiału cienkowarstwowego lub grubowarstwowego</w:t>
      </w:r>
    </w:p>
    <w:p w14:paraId="6FEB5DC6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</w:rPr>
        <w:t>Wykonawca wykonując znakowanie poziome z materiału cienko- lub grubowarstwowego przeprowadza przed rozpoczęciem każdej pracy oraz w czasie jej wykonywania, co najmniej raz dziennie, lub zgodnie z ustaleniem SST, następujące badania:</w:t>
      </w:r>
    </w:p>
    <w:p w14:paraId="33795F7B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</w:rPr>
        <w:t>a) przed rozpoczęciem pracy:</w:t>
      </w:r>
    </w:p>
    <w:p w14:paraId="5250B08C" w14:textId="77777777" w:rsidR="004A6DE8" w:rsidRPr="00B116BA" w:rsidRDefault="004A6DE8" w:rsidP="00490C1F">
      <w:pPr>
        <w:numPr>
          <w:ilvl w:val="0"/>
          <w:numId w:val="1"/>
        </w:numPr>
        <w:ind w:left="567"/>
        <w:rPr>
          <w:rFonts w:ascii="Verdana" w:hAnsi="Verdana"/>
        </w:rPr>
      </w:pPr>
      <w:r w:rsidRPr="00B116BA">
        <w:rPr>
          <w:rFonts w:ascii="Verdana" w:hAnsi="Verdana"/>
        </w:rPr>
        <w:t>sprawdzenie oznakowania opakowań,</w:t>
      </w:r>
    </w:p>
    <w:p w14:paraId="7C91D3E8" w14:textId="77777777" w:rsidR="004A6DE8" w:rsidRPr="00B116BA" w:rsidRDefault="004A6DE8" w:rsidP="00490C1F">
      <w:pPr>
        <w:numPr>
          <w:ilvl w:val="0"/>
          <w:numId w:val="1"/>
        </w:numPr>
        <w:ind w:left="567"/>
        <w:rPr>
          <w:rFonts w:ascii="Verdana" w:hAnsi="Verdana"/>
        </w:rPr>
      </w:pPr>
      <w:r w:rsidRPr="00B116BA">
        <w:rPr>
          <w:rFonts w:ascii="Verdana" w:hAnsi="Verdana"/>
        </w:rPr>
        <w:t>wizualną ocenę stanu  materiału, w zakresie jego jednorodności i widocznych wad,</w:t>
      </w:r>
    </w:p>
    <w:p w14:paraId="017B5E73" w14:textId="77777777" w:rsidR="004A6DE8" w:rsidRPr="00B116BA" w:rsidRDefault="004A6DE8" w:rsidP="00490C1F">
      <w:pPr>
        <w:numPr>
          <w:ilvl w:val="0"/>
          <w:numId w:val="1"/>
        </w:numPr>
        <w:ind w:left="567"/>
        <w:rPr>
          <w:rFonts w:ascii="Verdana" w:hAnsi="Verdana"/>
        </w:rPr>
      </w:pPr>
      <w:r w:rsidRPr="00B116BA">
        <w:rPr>
          <w:rFonts w:ascii="Verdana" w:hAnsi="Verdana"/>
        </w:rPr>
        <w:t>pomiar wilgotności względnej powietrza,</w:t>
      </w:r>
    </w:p>
    <w:p w14:paraId="74E31C4B" w14:textId="77777777" w:rsidR="004A6DE8" w:rsidRPr="00B116BA" w:rsidRDefault="004A6DE8" w:rsidP="00490C1F">
      <w:pPr>
        <w:numPr>
          <w:ilvl w:val="0"/>
          <w:numId w:val="1"/>
        </w:numPr>
        <w:ind w:left="567"/>
        <w:rPr>
          <w:rFonts w:ascii="Verdana" w:hAnsi="Verdana"/>
        </w:rPr>
      </w:pPr>
      <w:r w:rsidRPr="00B116BA">
        <w:rPr>
          <w:rFonts w:ascii="Verdana" w:hAnsi="Verdana"/>
        </w:rPr>
        <w:t>pomiar temperatury powietrza i nawierzchni,</w:t>
      </w:r>
    </w:p>
    <w:p w14:paraId="47C16421" w14:textId="77777777" w:rsidR="004A6DE8" w:rsidRPr="00B116BA" w:rsidRDefault="004A6DE8" w:rsidP="00490C1F">
      <w:pPr>
        <w:numPr>
          <w:ilvl w:val="0"/>
          <w:numId w:val="1"/>
        </w:numPr>
        <w:ind w:left="567"/>
        <w:rPr>
          <w:rFonts w:ascii="Verdana" w:hAnsi="Verdana"/>
        </w:rPr>
      </w:pPr>
      <w:r w:rsidRPr="00B116BA">
        <w:rPr>
          <w:rFonts w:ascii="Verdana" w:hAnsi="Verdana"/>
        </w:rPr>
        <w:t>badani</w:t>
      </w:r>
      <w:r w:rsidR="00FF529D" w:rsidRPr="00B116BA">
        <w:rPr>
          <w:rFonts w:ascii="Verdana" w:hAnsi="Verdana"/>
        </w:rPr>
        <w:t>e lepkości farby, wg POD-97 [9] lub POD-2006 (po wydaniu) [10],</w:t>
      </w:r>
    </w:p>
    <w:p w14:paraId="612B272B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b) w czasie wykonywania pracy:</w:t>
      </w:r>
    </w:p>
    <w:p w14:paraId="4F8A8D03" w14:textId="77777777" w:rsidR="004A6DE8" w:rsidRPr="00B116BA" w:rsidRDefault="004A6DE8" w:rsidP="00490C1F">
      <w:pPr>
        <w:numPr>
          <w:ilvl w:val="0"/>
          <w:numId w:val="1"/>
        </w:numPr>
        <w:ind w:left="567"/>
        <w:rPr>
          <w:rFonts w:ascii="Verdana" w:hAnsi="Verdana"/>
        </w:rPr>
      </w:pPr>
      <w:r w:rsidRPr="00B116BA">
        <w:rPr>
          <w:rFonts w:ascii="Verdana" w:hAnsi="Verdana"/>
        </w:rPr>
        <w:t>pomiar grubości warstwy oznakowania,</w:t>
      </w:r>
    </w:p>
    <w:p w14:paraId="1150979D" w14:textId="77777777" w:rsidR="004A6DE8" w:rsidRPr="00B116BA" w:rsidRDefault="004A6DE8" w:rsidP="00490C1F">
      <w:pPr>
        <w:numPr>
          <w:ilvl w:val="0"/>
          <w:numId w:val="1"/>
        </w:numPr>
        <w:ind w:left="567"/>
        <w:rPr>
          <w:rFonts w:ascii="Verdana" w:hAnsi="Verdana"/>
        </w:rPr>
      </w:pPr>
      <w:r w:rsidRPr="00B116BA">
        <w:rPr>
          <w:rFonts w:ascii="Verdana" w:hAnsi="Verdana"/>
        </w:rPr>
        <w:t>pomiar</w:t>
      </w:r>
      <w:r w:rsidR="00FF529D" w:rsidRPr="00B116BA">
        <w:rPr>
          <w:rFonts w:ascii="Verdana" w:hAnsi="Verdana"/>
        </w:rPr>
        <w:t xml:space="preserve"> czasu schnięcia, wg POD-97 [9]</w:t>
      </w:r>
      <w:r w:rsidR="007C326A" w:rsidRPr="00B116BA">
        <w:rPr>
          <w:rFonts w:ascii="Verdana" w:hAnsi="Verdana"/>
        </w:rPr>
        <w:t xml:space="preserve"> lub POD-2006 (po wydaniu) [10],</w:t>
      </w:r>
    </w:p>
    <w:p w14:paraId="5BD52E9C" w14:textId="77777777" w:rsidR="004A6DE8" w:rsidRPr="00B116BA" w:rsidRDefault="004A6DE8" w:rsidP="00490C1F">
      <w:pPr>
        <w:numPr>
          <w:ilvl w:val="0"/>
          <w:numId w:val="1"/>
        </w:numPr>
        <w:ind w:left="567"/>
        <w:rPr>
          <w:rFonts w:ascii="Verdana" w:hAnsi="Verdana"/>
        </w:rPr>
      </w:pPr>
      <w:r w:rsidRPr="00B116BA">
        <w:rPr>
          <w:rFonts w:ascii="Verdana" w:hAnsi="Verdana"/>
        </w:rPr>
        <w:t>wizualną ocenę równomierności rozłożenia kulek szklanych podczas objazdu w nocy,</w:t>
      </w:r>
    </w:p>
    <w:p w14:paraId="1C6A08F1" w14:textId="77777777" w:rsidR="004A6DE8" w:rsidRPr="00B116BA" w:rsidRDefault="004A6DE8" w:rsidP="00490C1F">
      <w:pPr>
        <w:numPr>
          <w:ilvl w:val="0"/>
          <w:numId w:val="1"/>
        </w:numPr>
        <w:ind w:left="567"/>
        <w:rPr>
          <w:rFonts w:ascii="Verdana" w:hAnsi="Verdana"/>
        </w:rPr>
      </w:pPr>
      <w:r w:rsidRPr="00B116BA">
        <w:rPr>
          <w:rFonts w:ascii="Verdana" w:hAnsi="Verdana"/>
        </w:rPr>
        <w:t>pomiar poziomych wymiarów oznakowania, na zgodn</w:t>
      </w:r>
      <w:r w:rsidR="00490C1F" w:rsidRPr="00B116BA">
        <w:rPr>
          <w:rFonts w:ascii="Verdana" w:hAnsi="Verdana"/>
        </w:rPr>
        <w:t>ość z dokumentacją projektową i </w:t>
      </w:r>
      <w:r w:rsidRPr="00B116BA">
        <w:rPr>
          <w:rFonts w:ascii="Verdana" w:hAnsi="Verdana"/>
        </w:rPr>
        <w:t>załącznikiem nr 2 do rozporządzenia Ministra Infrastruktury [7],</w:t>
      </w:r>
    </w:p>
    <w:p w14:paraId="2AE5B91A" w14:textId="77777777" w:rsidR="004A6DE8" w:rsidRPr="00B116BA" w:rsidRDefault="004A6DE8" w:rsidP="00490C1F">
      <w:pPr>
        <w:numPr>
          <w:ilvl w:val="0"/>
          <w:numId w:val="1"/>
        </w:numPr>
        <w:ind w:left="567"/>
        <w:rPr>
          <w:rFonts w:ascii="Verdana" w:hAnsi="Verdana"/>
        </w:rPr>
      </w:pPr>
      <w:r w:rsidRPr="00B116BA">
        <w:rPr>
          <w:rFonts w:ascii="Verdana" w:hAnsi="Verdana"/>
        </w:rPr>
        <w:t>wizualną ocenę równomierności skropienia (rozłożenia materiału) na całej szerokości linii,</w:t>
      </w:r>
    </w:p>
    <w:p w14:paraId="49FAF316" w14:textId="77777777" w:rsidR="004A6DE8" w:rsidRPr="00B116BA" w:rsidRDefault="004A6DE8" w:rsidP="00490C1F">
      <w:pPr>
        <w:numPr>
          <w:ilvl w:val="0"/>
          <w:numId w:val="1"/>
        </w:numPr>
        <w:ind w:left="567"/>
        <w:rPr>
          <w:rFonts w:ascii="Verdana" w:hAnsi="Verdana"/>
        </w:rPr>
      </w:pPr>
      <w:r w:rsidRPr="00B116BA">
        <w:rPr>
          <w:rFonts w:ascii="Verdana" w:hAnsi="Verdana"/>
        </w:rPr>
        <w:t>oznaczenia cza</w:t>
      </w:r>
      <w:r w:rsidR="00FF529D" w:rsidRPr="00B116BA">
        <w:rPr>
          <w:rFonts w:ascii="Verdana" w:hAnsi="Verdana"/>
        </w:rPr>
        <w:t>su przejezdności, wg POD-97 [9] lub POD-2006 (po wydaniu) [10].</w:t>
      </w:r>
    </w:p>
    <w:p w14:paraId="3B4C6843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Protokół z przeprowadzonych badań wraz z jedną próbką, jednoznacznie oznakowaną, na blasze (300 x 250 x </w:t>
      </w:r>
      <w:smartTag w:uri="urn:schemas-microsoft-com:office:smarttags" w:element="metricconverter">
        <w:smartTagPr>
          <w:attr w:name="ProductID" w:val="1,5 mm"/>
        </w:smartTagPr>
        <w:r w:rsidRPr="00B116BA">
          <w:rPr>
            <w:rFonts w:ascii="Verdana" w:hAnsi="Verdana"/>
          </w:rPr>
          <w:t>1,5 mm</w:t>
        </w:r>
      </w:smartTag>
      <w:r w:rsidRPr="00B116BA">
        <w:rPr>
          <w:rFonts w:ascii="Verdana" w:hAnsi="Verdana"/>
        </w:rPr>
        <w:t>) Wykonawca powinien przechować do czasu upływu okresu gwarancji.</w:t>
      </w:r>
    </w:p>
    <w:p w14:paraId="7D48A0F0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Do odbioru i w przypadku wątpliwości dotyczących wykonania oznakowania poziomego, </w:t>
      </w:r>
      <w:r w:rsidR="00C22BD0" w:rsidRPr="00B116BA">
        <w:rPr>
          <w:rFonts w:ascii="Verdana" w:hAnsi="Verdana"/>
        </w:rPr>
        <w:t>UPZ</w:t>
      </w:r>
      <w:r w:rsidRPr="00B116BA">
        <w:rPr>
          <w:rFonts w:ascii="Verdana" w:hAnsi="Verdana"/>
        </w:rPr>
        <w:t xml:space="preserve"> może zlecić wykonanie badań:</w:t>
      </w:r>
    </w:p>
    <w:p w14:paraId="665305C8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lastRenderedPageBreak/>
        <w:t>widzialności w nocy,</w:t>
      </w:r>
    </w:p>
    <w:p w14:paraId="1A11A765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widzialności w dzień,</w:t>
      </w:r>
    </w:p>
    <w:p w14:paraId="324F8A16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szorstkości,</w:t>
      </w:r>
    </w:p>
    <w:p w14:paraId="307130E8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odpowiadających wymaganiom podanym w punkcie 6.3.1 i wykonanych według metod określonych w Wa</w:t>
      </w:r>
      <w:r w:rsidR="00FF529D" w:rsidRPr="00B116BA">
        <w:rPr>
          <w:rFonts w:ascii="Verdana" w:hAnsi="Verdana"/>
        </w:rPr>
        <w:t>runkach technicznych POD-97 [9] lub POD-2006 (po wydaniu) [10].</w:t>
      </w:r>
      <w:r w:rsidRPr="00B116BA">
        <w:rPr>
          <w:rFonts w:ascii="Verdana" w:hAnsi="Verdana"/>
        </w:rPr>
        <w:t xml:space="preserve"> Jeżeli wyniki tych badań wykażą wadliwość wykonanego oznakowania to koszt badań ponosi Wykonawca, w przypadku przeciwnym - Zamawiający. Badania powinien zlecać Zamawiający do niezależnego laboratorium badawczego, co gwarantuje większa wiarygodność wyników.</w:t>
      </w:r>
    </w:p>
    <w:p w14:paraId="016DEFA1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W przypadku konieczności wykonywania pomiarów na otwartych do ruchu odcinkach dróg o dopuszczalnej prędkości </w:t>
      </w:r>
      <w:r w:rsidRPr="00B116BA">
        <w:rPr>
          <w:rFonts w:ascii="Verdana" w:hAnsi="Verdana"/>
        </w:rPr>
        <w:sym w:font="Symbol" w:char="F0B3"/>
      </w:r>
      <w:r w:rsidRPr="00B116BA">
        <w:rPr>
          <w:rFonts w:ascii="Verdana" w:hAnsi="Verdana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116BA">
          <w:rPr>
            <w:rFonts w:ascii="Verdana" w:hAnsi="Verdana"/>
          </w:rPr>
          <w:t>100 km/h</w:t>
        </w:r>
      </w:smartTag>
      <w:r w:rsidRPr="00B116BA">
        <w:rPr>
          <w:rFonts w:ascii="Verdana" w:hAnsi="Verdana"/>
        </w:rPr>
        <w:t xml:space="preserve"> należy ograniczyć je do linii krawędziowych zewnętrznych w przypadku wykonywania pomiarów aparatami ręcznymi, ze względu na bezpieczeństwo wykonujących pomiary.</w:t>
      </w:r>
    </w:p>
    <w:p w14:paraId="718EA191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Pomiary współczynnika odblasku na liniach segregacyjnych i krawędziowych wewnętrznych, na otwartych do ruchu odcinkach dróg o dopuszczalnej prędkości </w:t>
      </w:r>
      <w:r w:rsidRPr="00B116BA">
        <w:rPr>
          <w:rFonts w:ascii="Verdana" w:hAnsi="Verdana"/>
        </w:rPr>
        <w:sym w:font="Symbol" w:char="F0B3"/>
      </w:r>
      <w:r w:rsidRPr="00B116BA">
        <w:rPr>
          <w:rFonts w:ascii="Verdana" w:hAnsi="Verdana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116BA">
          <w:rPr>
            <w:rFonts w:ascii="Verdana" w:hAnsi="Verdana"/>
          </w:rPr>
          <w:t>100 km/h</w:t>
        </w:r>
      </w:smartTag>
      <w:r w:rsidR="00490C1F" w:rsidRPr="00B116BA">
        <w:rPr>
          <w:rFonts w:ascii="Verdana" w:hAnsi="Verdana"/>
        </w:rPr>
        <w:t>, a </w:t>
      </w:r>
      <w:r w:rsidRPr="00B116BA">
        <w:rPr>
          <w:rFonts w:ascii="Verdana" w:hAnsi="Verdana"/>
        </w:rPr>
        <w:t xml:space="preserve">także na liniach podłużnych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z </w:t>
      </w:r>
      <w:proofErr w:type="spellStart"/>
      <w:r w:rsidRPr="00B116BA">
        <w:rPr>
          <w:rFonts w:ascii="Verdana" w:hAnsi="Verdana"/>
        </w:rPr>
        <w:t>wygarbieniami</w:t>
      </w:r>
      <w:proofErr w:type="spellEnd"/>
      <w:r w:rsidRPr="00B116BA">
        <w:rPr>
          <w:rFonts w:ascii="Verdana" w:hAnsi="Verdana"/>
        </w:rPr>
        <w:t>, należy wykonywać przy użyciu mobilnego reflektometru zainstalowanego na samochodzie i wykonującego pomiary w ruchu.</w:t>
      </w:r>
    </w:p>
    <w:p w14:paraId="07D92CB8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W przypadku wykonywania pomiarów współczynnika odblaskowości i współczynników luminancji aparatami ręcznymi częstotliwość pomiarów należy dostosować do długości badanego odcinka, zgodnie z tablicą 2. W każdym z mierzonych punktów należy wykonać po 5 odczytów współczynnika odblasku i po 3 odczyty współczynników luminancji w odległości jeden od drugiego minimum </w:t>
      </w:r>
      <w:smartTag w:uri="urn:schemas-microsoft-com:office:smarttags" w:element="metricconverter">
        <w:smartTagPr>
          <w:attr w:name="ProductID" w:val="1 m"/>
        </w:smartTagPr>
        <w:r w:rsidRPr="00B116BA">
          <w:rPr>
            <w:rFonts w:ascii="Verdana" w:hAnsi="Verdana"/>
          </w:rPr>
          <w:t>1 m</w:t>
        </w:r>
      </w:smartTag>
      <w:r w:rsidRPr="00B116BA">
        <w:rPr>
          <w:rFonts w:ascii="Verdana" w:hAnsi="Verdana"/>
        </w:rPr>
        <w:t>.</w:t>
      </w:r>
    </w:p>
    <w:p w14:paraId="31954338" w14:textId="77777777" w:rsidR="00490C1F" w:rsidRPr="00B116BA" w:rsidRDefault="00490C1F" w:rsidP="00490C1F">
      <w:pPr>
        <w:numPr>
          <w:ilvl w:val="12"/>
          <w:numId w:val="0"/>
        </w:numPr>
        <w:rPr>
          <w:rFonts w:ascii="Verdana" w:hAnsi="Verdana"/>
        </w:rPr>
      </w:pPr>
    </w:p>
    <w:p w14:paraId="464093E9" w14:textId="77777777" w:rsidR="004A6DE8" w:rsidRPr="00B116BA" w:rsidRDefault="004A6DE8" w:rsidP="00490C1F">
      <w:pPr>
        <w:pStyle w:val="Tekstpodstawowywcity2"/>
        <w:jc w:val="both"/>
        <w:rPr>
          <w:rFonts w:ascii="Verdana" w:hAnsi="Verdana"/>
          <w:b w:val="0"/>
        </w:rPr>
      </w:pPr>
      <w:r w:rsidRPr="00B116BA">
        <w:rPr>
          <w:rFonts w:ascii="Verdana" w:hAnsi="Verdana"/>
          <w:b w:val="0"/>
        </w:rPr>
        <w:t>Tablica 2. Częstotliwość pomiarów współczynników odblaskowości i luminancji aparatami ręcznymi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95"/>
        <w:gridCol w:w="2126"/>
        <w:gridCol w:w="1559"/>
      </w:tblGrid>
      <w:tr w:rsidR="00B116BA" w:rsidRPr="00B116BA" w14:paraId="5ADC241B" w14:textId="77777777"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14:paraId="36771FF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Lp.</w:t>
            </w:r>
          </w:p>
        </w:tc>
        <w:tc>
          <w:tcPr>
            <w:tcW w:w="1995" w:type="dxa"/>
            <w:tcBorders>
              <w:bottom w:val="double" w:sz="4" w:space="0" w:color="auto"/>
            </w:tcBorders>
            <w:vAlign w:val="center"/>
          </w:tcPr>
          <w:p w14:paraId="131159A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Długość odcinka, km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1BA88A1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Częstotliwość pomiarów, co najmniej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2BC5B5C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Minimalna ilość pomiarów</w:t>
            </w:r>
          </w:p>
        </w:tc>
      </w:tr>
      <w:tr w:rsidR="00B116BA" w:rsidRPr="00B116BA" w14:paraId="0D3B2F03" w14:textId="77777777">
        <w:tc>
          <w:tcPr>
            <w:tcW w:w="567" w:type="dxa"/>
            <w:tcBorders>
              <w:top w:val="double" w:sz="4" w:space="0" w:color="auto"/>
            </w:tcBorders>
          </w:tcPr>
          <w:p w14:paraId="4A620736" w14:textId="77777777" w:rsidR="004A6DE8" w:rsidRPr="00B116BA" w:rsidRDefault="004A6DE8" w:rsidP="00490C1F">
            <w:pPr>
              <w:ind w:left="57"/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1</w:t>
            </w:r>
          </w:p>
        </w:tc>
        <w:tc>
          <w:tcPr>
            <w:tcW w:w="1995" w:type="dxa"/>
            <w:tcBorders>
              <w:top w:val="double" w:sz="4" w:space="0" w:color="auto"/>
            </w:tcBorders>
          </w:tcPr>
          <w:p w14:paraId="2DBB6F92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od </w:t>
            </w:r>
            <w:r w:rsidR="00FF529D" w:rsidRPr="00B116BA">
              <w:rPr>
                <w:rFonts w:ascii="Verdana" w:hAnsi="Verdana"/>
              </w:rPr>
              <w:t>0</w:t>
            </w:r>
            <w:r w:rsidRPr="00B116BA">
              <w:rPr>
                <w:rFonts w:ascii="Verdana" w:hAnsi="Verdana"/>
              </w:rPr>
              <w:t xml:space="preserve"> do 3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0AB3FC6C" w14:textId="77777777" w:rsidR="004A6DE8" w:rsidRPr="00B116BA" w:rsidRDefault="00FF529D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od 0,1 do</w:t>
            </w:r>
            <w:r w:rsidR="004A6DE8" w:rsidRPr="00B116BA">
              <w:rPr>
                <w:rFonts w:ascii="Verdana" w:hAnsi="Verdana"/>
              </w:rPr>
              <w:t xml:space="preserve"> </w:t>
            </w:r>
            <w:smartTag w:uri="urn:schemas-microsoft-com:office:smarttags" w:element="metricconverter">
              <w:smartTagPr>
                <w:attr w:name="ProductID" w:val="0,5 km"/>
              </w:smartTagPr>
              <w:r w:rsidR="004A6DE8" w:rsidRPr="00B116BA">
                <w:rPr>
                  <w:rFonts w:ascii="Verdana" w:hAnsi="Verdana"/>
                </w:rPr>
                <w:t>0,5 km</w:t>
              </w:r>
            </w:smartTag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35E7808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3-6</w:t>
            </w:r>
          </w:p>
        </w:tc>
      </w:tr>
      <w:tr w:rsidR="00B116BA" w:rsidRPr="00B116BA" w14:paraId="73395CC7" w14:textId="77777777">
        <w:tc>
          <w:tcPr>
            <w:tcW w:w="567" w:type="dxa"/>
          </w:tcPr>
          <w:p w14:paraId="328749C0" w14:textId="77777777" w:rsidR="004A6DE8" w:rsidRPr="00B116BA" w:rsidRDefault="004A6DE8" w:rsidP="00490C1F">
            <w:pPr>
              <w:ind w:left="57"/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2</w:t>
            </w:r>
          </w:p>
        </w:tc>
        <w:tc>
          <w:tcPr>
            <w:tcW w:w="1995" w:type="dxa"/>
          </w:tcPr>
          <w:p w14:paraId="0B25256B" w14:textId="77777777" w:rsidR="004A6DE8" w:rsidRPr="00B116BA" w:rsidRDefault="00622D12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od 3</w:t>
            </w:r>
            <w:r w:rsidR="004A6DE8" w:rsidRPr="00B116BA">
              <w:rPr>
                <w:rFonts w:ascii="Verdana" w:hAnsi="Verdana"/>
              </w:rPr>
              <w:t xml:space="preserve"> do 10</w:t>
            </w:r>
          </w:p>
        </w:tc>
        <w:tc>
          <w:tcPr>
            <w:tcW w:w="2126" w:type="dxa"/>
          </w:tcPr>
          <w:p w14:paraId="2B19251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B116BA">
                <w:rPr>
                  <w:rFonts w:ascii="Verdana" w:hAnsi="Verdana"/>
                </w:rPr>
                <w:t>1 km</w:t>
              </w:r>
            </w:smartTag>
          </w:p>
        </w:tc>
        <w:tc>
          <w:tcPr>
            <w:tcW w:w="1559" w:type="dxa"/>
          </w:tcPr>
          <w:p w14:paraId="7EB14F3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11</w:t>
            </w:r>
          </w:p>
        </w:tc>
      </w:tr>
      <w:tr w:rsidR="00B116BA" w:rsidRPr="00B116BA" w14:paraId="4CF6A0C7" w14:textId="77777777">
        <w:tc>
          <w:tcPr>
            <w:tcW w:w="567" w:type="dxa"/>
          </w:tcPr>
          <w:p w14:paraId="7AA9301B" w14:textId="77777777" w:rsidR="004A6DE8" w:rsidRPr="00B116BA" w:rsidRDefault="004A6DE8" w:rsidP="00490C1F">
            <w:pPr>
              <w:ind w:left="57"/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3</w:t>
            </w:r>
          </w:p>
        </w:tc>
        <w:tc>
          <w:tcPr>
            <w:tcW w:w="1995" w:type="dxa"/>
          </w:tcPr>
          <w:p w14:paraId="47A778B7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od 10 do 20 </w:t>
            </w:r>
          </w:p>
        </w:tc>
        <w:tc>
          <w:tcPr>
            <w:tcW w:w="2126" w:type="dxa"/>
          </w:tcPr>
          <w:p w14:paraId="7ECED68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 km"/>
              </w:smartTagPr>
              <w:r w:rsidRPr="00B116BA">
                <w:rPr>
                  <w:rFonts w:ascii="Verdana" w:hAnsi="Verdana"/>
                </w:rPr>
                <w:t>2 km</w:t>
              </w:r>
            </w:smartTag>
          </w:p>
        </w:tc>
        <w:tc>
          <w:tcPr>
            <w:tcW w:w="1559" w:type="dxa"/>
          </w:tcPr>
          <w:p w14:paraId="6008CEE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11</w:t>
            </w:r>
          </w:p>
        </w:tc>
      </w:tr>
      <w:tr w:rsidR="00B116BA" w:rsidRPr="00B116BA" w14:paraId="74F1FDF1" w14:textId="77777777">
        <w:tc>
          <w:tcPr>
            <w:tcW w:w="567" w:type="dxa"/>
          </w:tcPr>
          <w:p w14:paraId="2C82CDDB" w14:textId="77777777" w:rsidR="004A6DE8" w:rsidRPr="00B116BA" w:rsidRDefault="004A6DE8" w:rsidP="00490C1F">
            <w:pPr>
              <w:ind w:left="57"/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4</w:t>
            </w:r>
          </w:p>
        </w:tc>
        <w:tc>
          <w:tcPr>
            <w:tcW w:w="1995" w:type="dxa"/>
          </w:tcPr>
          <w:p w14:paraId="3120230D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od 20 do 30    </w:t>
            </w:r>
          </w:p>
        </w:tc>
        <w:tc>
          <w:tcPr>
            <w:tcW w:w="2126" w:type="dxa"/>
          </w:tcPr>
          <w:p w14:paraId="38ED710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co </w:t>
            </w:r>
            <w:smartTag w:uri="urn:schemas-microsoft-com:office:smarttags" w:element="metricconverter">
              <w:smartTagPr>
                <w:attr w:name="ProductID" w:val="3 km"/>
              </w:smartTagPr>
              <w:r w:rsidRPr="00B116BA">
                <w:rPr>
                  <w:rFonts w:ascii="Verdana" w:hAnsi="Verdana"/>
                </w:rPr>
                <w:t>3 km</w:t>
              </w:r>
            </w:smartTag>
          </w:p>
        </w:tc>
        <w:tc>
          <w:tcPr>
            <w:tcW w:w="1559" w:type="dxa"/>
          </w:tcPr>
          <w:p w14:paraId="0816FCE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11</w:t>
            </w:r>
          </w:p>
        </w:tc>
      </w:tr>
      <w:tr w:rsidR="00B116BA" w:rsidRPr="00B116BA" w14:paraId="43A73895" w14:textId="77777777">
        <w:tc>
          <w:tcPr>
            <w:tcW w:w="567" w:type="dxa"/>
          </w:tcPr>
          <w:p w14:paraId="02A7EB55" w14:textId="77777777" w:rsidR="004A6DE8" w:rsidRPr="00B116BA" w:rsidRDefault="004A6DE8" w:rsidP="00490C1F">
            <w:pPr>
              <w:ind w:left="57"/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5</w:t>
            </w:r>
          </w:p>
        </w:tc>
        <w:tc>
          <w:tcPr>
            <w:tcW w:w="1995" w:type="dxa"/>
          </w:tcPr>
          <w:p w14:paraId="7EFBDB31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powyżej 30</w:t>
            </w:r>
          </w:p>
        </w:tc>
        <w:tc>
          <w:tcPr>
            <w:tcW w:w="2126" w:type="dxa"/>
          </w:tcPr>
          <w:p w14:paraId="1F14D34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co </w:t>
            </w:r>
            <w:smartTag w:uri="urn:schemas-microsoft-com:office:smarttags" w:element="metricconverter">
              <w:smartTagPr>
                <w:attr w:name="ProductID" w:val="4 km"/>
              </w:smartTagPr>
              <w:r w:rsidRPr="00B116BA">
                <w:rPr>
                  <w:rFonts w:ascii="Verdana" w:hAnsi="Verdana"/>
                </w:rPr>
                <w:t>4 km</w:t>
              </w:r>
            </w:smartTag>
          </w:p>
        </w:tc>
        <w:tc>
          <w:tcPr>
            <w:tcW w:w="1559" w:type="dxa"/>
          </w:tcPr>
          <w:p w14:paraId="7CFAFC1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&gt; 11</w:t>
            </w:r>
          </w:p>
        </w:tc>
      </w:tr>
    </w:tbl>
    <w:p w14:paraId="013287C5" w14:textId="77777777" w:rsidR="00490C1F" w:rsidRPr="00B116BA" w:rsidRDefault="00490C1F" w:rsidP="00490C1F">
      <w:pPr>
        <w:numPr>
          <w:ilvl w:val="12"/>
          <w:numId w:val="0"/>
        </w:numPr>
        <w:ind w:firstLine="709"/>
        <w:rPr>
          <w:rFonts w:ascii="Verdana" w:hAnsi="Verdana"/>
        </w:rPr>
      </w:pPr>
    </w:p>
    <w:p w14:paraId="0A8F49AA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Wartość wskaźnika szorstkości zaleca się oznaczyć w 2 – 4 punktach oznakowania odcinka.</w:t>
      </w:r>
    </w:p>
    <w:p w14:paraId="3609C1F8" w14:textId="77777777" w:rsidR="004A6DE8" w:rsidRPr="00B116BA" w:rsidRDefault="004A6DE8" w:rsidP="00490C1F">
      <w:pPr>
        <w:numPr>
          <w:ilvl w:val="12"/>
          <w:numId w:val="0"/>
        </w:numPr>
        <w:ind w:left="709" w:hanging="709"/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6.3.3. </w:t>
      </w:r>
      <w:r w:rsidRPr="00B116BA">
        <w:rPr>
          <w:rFonts w:ascii="Verdana" w:hAnsi="Verdana"/>
        </w:rPr>
        <w:t>Badania wykonania oznakowania poziomego z zastosowaniem punktowych elementów odblaskowych</w:t>
      </w:r>
    </w:p>
    <w:p w14:paraId="2F6329D0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Wykonawca wykonując oznakowanie z prefabrykowanych elementów odblaskowych przeprowadza, co najmniej raz dziennie lub zgodnie z ustaleniem SST, następujące badania:</w:t>
      </w:r>
    </w:p>
    <w:p w14:paraId="0A47E323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sprawdzenie oznakowania opakowań,</w:t>
      </w:r>
    </w:p>
    <w:p w14:paraId="02E16FA3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sprawdzenie rodzaju stosowanego kleju lub innych </w:t>
      </w:r>
      <w:r w:rsidR="00490C1F" w:rsidRPr="00B116BA">
        <w:rPr>
          <w:rFonts w:ascii="Verdana" w:hAnsi="Verdana"/>
        </w:rPr>
        <w:t>elementów mocujących, zgodnie z </w:t>
      </w:r>
      <w:r w:rsidRPr="00B116BA">
        <w:rPr>
          <w:rFonts w:ascii="Verdana" w:hAnsi="Verdana"/>
        </w:rPr>
        <w:t>zaleceniami SST,</w:t>
      </w:r>
    </w:p>
    <w:p w14:paraId="1D84835A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wizualną ocenę stanu elementów, w zakresie ich kompletności i braku wad,</w:t>
      </w:r>
    </w:p>
    <w:p w14:paraId="7FAFE3F1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temperatury powietrza i nawierzchni,</w:t>
      </w:r>
    </w:p>
    <w:p w14:paraId="19C89A00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pomiaru czasu oddania do ruchu,</w:t>
      </w:r>
    </w:p>
    <w:p w14:paraId="3FC8B8CF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wizualną ocenę liniowości i kierunkowości przyklejenia elementów,</w:t>
      </w:r>
    </w:p>
    <w:p w14:paraId="1266A9A1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równomierności przyklejenia elementów na całej długości linii,</w:t>
      </w:r>
    </w:p>
    <w:p w14:paraId="07864375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zgodności wykonania oznakowania z dokumentacja projektową i załącznikiem nr 2 do rozporządzenia Ministra Infra</w:t>
      </w:r>
      <w:r w:rsidR="00FF529D" w:rsidRPr="00B116BA">
        <w:rPr>
          <w:rFonts w:ascii="Verdana" w:hAnsi="Verdana"/>
        </w:rPr>
        <w:t>struktury z 3 lipca 2003 r. [7].</w:t>
      </w:r>
    </w:p>
    <w:p w14:paraId="44D69B4C" w14:textId="77777777" w:rsidR="004A6DE8" w:rsidRPr="00B116BA" w:rsidRDefault="00FF529D" w:rsidP="00490C1F">
      <w:pPr>
        <w:rPr>
          <w:rFonts w:ascii="Verdana" w:hAnsi="Verdana"/>
        </w:rPr>
      </w:pPr>
      <w:r w:rsidRPr="00B116BA">
        <w:rPr>
          <w:rFonts w:ascii="Verdana" w:hAnsi="Verdana"/>
        </w:rPr>
        <w:t>P</w:t>
      </w:r>
      <w:r w:rsidR="004A6DE8" w:rsidRPr="00B116BA">
        <w:rPr>
          <w:rFonts w:ascii="Verdana" w:hAnsi="Verdana"/>
        </w:rPr>
        <w:t xml:space="preserve">rotokół z przeprowadzonych badań wraz z próbkami przyklejonych elementów, </w:t>
      </w:r>
      <w:r w:rsidR="0036520E" w:rsidRPr="00B116BA">
        <w:rPr>
          <w:rFonts w:ascii="Verdana" w:hAnsi="Verdana"/>
        </w:rPr>
        <w:br/>
      </w:r>
      <w:r w:rsidR="004A6DE8" w:rsidRPr="00B116BA">
        <w:rPr>
          <w:rFonts w:ascii="Verdana" w:hAnsi="Verdana"/>
        </w:rPr>
        <w:t>w liczbie określonej w SST, Wykonawca przechowuje do czasu upływu okresu gwarancji.</w:t>
      </w:r>
    </w:p>
    <w:p w14:paraId="78108A7F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ab/>
        <w:t xml:space="preserve">W przypadku wątpliwości dotyczących wykonania oznakowania poziomego </w:t>
      </w:r>
      <w:r w:rsidR="00C22BD0" w:rsidRPr="00B116BA">
        <w:rPr>
          <w:rFonts w:ascii="Verdana" w:hAnsi="Verdana"/>
        </w:rPr>
        <w:t>UPZ</w:t>
      </w:r>
      <w:r w:rsidR="00FF529D" w:rsidRPr="00B116BA">
        <w:rPr>
          <w:rFonts w:ascii="Verdana" w:hAnsi="Verdana"/>
        </w:rPr>
        <w:t xml:space="preserve"> może zlecić wykonanie badań </w:t>
      </w:r>
      <w:r w:rsidRPr="00B116BA">
        <w:rPr>
          <w:rFonts w:ascii="Verdana" w:hAnsi="Verdana"/>
        </w:rPr>
        <w:t xml:space="preserve">widzialności w nocy, na próbkach zdjętych z nawierzchni </w:t>
      </w:r>
      <w:r w:rsidR="0036520E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i dostarczonych do laboratorium, na zgodność z wymaganiami podanymi</w:t>
      </w:r>
      <w:r w:rsidR="00F81EA0" w:rsidRPr="00B116BA">
        <w:rPr>
          <w:rFonts w:ascii="Verdana" w:hAnsi="Verdana"/>
        </w:rPr>
        <w:t xml:space="preserve"> </w:t>
      </w:r>
      <w:r w:rsidRPr="00B116BA">
        <w:rPr>
          <w:rFonts w:ascii="Verdana" w:hAnsi="Verdana"/>
        </w:rPr>
        <w:t>w SST lub aprobacie technicznej, wykonanych według metod określonych w</w:t>
      </w:r>
      <w:r w:rsidR="00F81EA0" w:rsidRPr="00B116BA">
        <w:rPr>
          <w:rFonts w:ascii="Verdana" w:hAnsi="Verdana"/>
        </w:rPr>
        <w:t xml:space="preserve"> PN-EN </w:t>
      </w:r>
      <w:r w:rsidRPr="00B116BA">
        <w:rPr>
          <w:rFonts w:ascii="Verdana" w:hAnsi="Verdana"/>
        </w:rPr>
        <w:t>1463-1</w:t>
      </w:r>
      <w:r w:rsidR="00F81EA0" w:rsidRPr="00B116BA">
        <w:rPr>
          <w:rFonts w:ascii="Verdana" w:hAnsi="Verdana"/>
        </w:rPr>
        <w:t xml:space="preserve"> </w:t>
      </w:r>
      <w:r w:rsidRPr="00B116BA">
        <w:rPr>
          <w:rFonts w:ascii="Verdana" w:hAnsi="Verdana"/>
        </w:rPr>
        <w:t>[</w:t>
      </w:r>
      <w:r w:rsidR="00FF529D" w:rsidRPr="00B116BA">
        <w:rPr>
          <w:rFonts w:ascii="Verdana" w:hAnsi="Verdana"/>
        </w:rPr>
        <w:t>5</w:t>
      </w:r>
      <w:r w:rsidR="009F48F4" w:rsidRPr="00B116BA">
        <w:rPr>
          <w:rFonts w:ascii="Verdana" w:hAnsi="Verdana"/>
        </w:rPr>
        <w:t xml:space="preserve">] lub </w:t>
      </w:r>
      <w:r w:rsidR="0036520E" w:rsidRPr="00B116BA">
        <w:rPr>
          <w:rFonts w:ascii="Verdana" w:hAnsi="Verdana"/>
        </w:rPr>
        <w:br/>
      </w:r>
      <w:r w:rsidR="009F48F4" w:rsidRPr="00B116BA">
        <w:rPr>
          <w:rFonts w:ascii="Verdana" w:hAnsi="Verdana"/>
        </w:rPr>
        <w:t xml:space="preserve">w </w:t>
      </w:r>
      <w:r w:rsidRPr="00B116BA">
        <w:rPr>
          <w:rFonts w:ascii="Verdana" w:hAnsi="Verdana"/>
        </w:rPr>
        <w:t xml:space="preserve">Warunkach </w:t>
      </w:r>
      <w:r w:rsidR="009F48F4" w:rsidRPr="00B116BA">
        <w:rPr>
          <w:rFonts w:ascii="Verdana" w:hAnsi="Verdana"/>
        </w:rPr>
        <w:t>technicznych POD-97</w:t>
      </w:r>
      <w:r w:rsidR="00FF529D" w:rsidRPr="00B116BA">
        <w:rPr>
          <w:rFonts w:ascii="Verdana" w:hAnsi="Verdana"/>
        </w:rPr>
        <w:t xml:space="preserve"> [9] lub POD-2006 (po wydaniu) [10].</w:t>
      </w:r>
      <w:r w:rsidRPr="00B116BA">
        <w:rPr>
          <w:rFonts w:ascii="Verdana" w:hAnsi="Verdana"/>
        </w:rPr>
        <w:t xml:space="preserve"> Jeśli wyniki tych badań wykażą wadliwość wykonanego oznakowania to koszt badań ponosi Wykonawca, </w:t>
      </w:r>
      <w:r w:rsidR="0036520E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w przypadku przeciwnym - Zamawiający.</w:t>
      </w:r>
    </w:p>
    <w:p w14:paraId="2D9E2CD0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6.3.4. </w:t>
      </w:r>
      <w:r w:rsidRPr="00B116BA">
        <w:rPr>
          <w:rFonts w:ascii="Verdana" w:hAnsi="Verdana"/>
        </w:rPr>
        <w:t xml:space="preserve">Zbiorcze zestawienie wymagań dla materiałów i </w:t>
      </w:r>
      <w:proofErr w:type="spellStart"/>
      <w:r w:rsidRPr="00B116BA">
        <w:rPr>
          <w:rFonts w:ascii="Verdana" w:hAnsi="Verdana"/>
        </w:rPr>
        <w:t>oznakowań</w:t>
      </w:r>
      <w:proofErr w:type="spellEnd"/>
    </w:p>
    <w:p w14:paraId="2829F903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</w:rPr>
        <w:lastRenderedPageBreak/>
        <w:tab/>
        <w:t xml:space="preserve">W tablicy 3 podano zbiorcze zestawienie dla materiałów. W tablicy 4 podano zbiorcze zestawienie dla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na autostradach, drogach ekspresowych oraz na drogach </w:t>
      </w:r>
      <w:r w:rsidR="0036520E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 xml:space="preserve">o prędkości </w:t>
      </w:r>
      <w:r w:rsidRPr="00B116BA">
        <w:rPr>
          <w:rFonts w:ascii="Verdana" w:hAnsi="Verdana"/>
        </w:rPr>
        <w:sym w:font="Symbol" w:char="00B3"/>
      </w:r>
      <w:r w:rsidRPr="00B116BA">
        <w:rPr>
          <w:rFonts w:ascii="Verdana" w:hAnsi="Verdana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B116BA">
          <w:rPr>
            <w:rFonts w:ascii="Verdana" w:hAnsi="Verdana"/>
          </w:rPr>
          <w:t>100 km/h</w:t>
        </w:r>
      </w:smartTag>
      <w:r w:rsidRPr="00B116BA">
        <w:rPr>
          <w:rFonts w:ascii="Verdana" w:hAnsi="Verdana"/>
        </w:rPr>
        <w:t xml:space="preserve"> lub o natężeniu ruchu &gt; 2 500 pojazdów rzeczywistych na dobę na pas. W tablicy 5 podano zbiorcze zestawienie dla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na pozostałych drogach.</w:t>
      </w:r>
    </w:p>
    <w:p w14:paraId="6D42AC92" w14:textId="77777777" w:rsidR="00490C1F" w:rsidRPr="00B116BA" w:rsidRDefault="00490C1F" w:rsidP="00490C1F">
      <w:pPr>
        <w:rPr>
          <w:rFonts w:ascii="Verdana" w:hAnsi="Verdana"/>
        </w:rPr>
      </w:pPr>
    </w:p>
    <w:p w14:paraId="31E35DFE" w14:textId="77777777" w:rsidR="004A6DE8" w:rsidRPr="00B116BA" w:rsidRDefault="004A6DE8" w:rsidP="00490C1F">
      <w:pPr>
        <w:pStyle w:val="Nagwek4"/>
        <w:numPr>
          <w:ilvl w:val="0"/>
          <w:numId w:val="0"/>
        </w:numPr>
        <w:spacing w:after="0"/>
        <w:jc w:val="both"/>
        <w:rPr>
          <w:rFonts w:ascii="Verdana" w:hAnsi="Verdana"/>
          <w:b w:val="0"/>
        </w:rPr>
      </w:pPr>
      <w:r w:rsidRPr="00B116BA">
        <w:rPr>
          <w:rFonts w:ascii="Verdana" w:hAnsi="Verdana"/>
          <w:b w:val="0"/>
        </w:rPr>
        <w:t>Tablica 3.   Zbiorcze zestawienie wymagań dla materiałów</w:t>
      </w:r>
    </w:p>
    <w:tbl>
      <w:tblPr>
        <w:tblW w:w="7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1276"/>
        <w:gridCol w:w="2054"/>
      </w:tblGrid>
      <w:tr w:rsidR="00B116BA" w:rsidRPr="00B116BA" w14:paraId="7E1923B4" w14:textId="77777777" w:rsidTr="0036520E">
        <w:trPr>
          <w:tblHeader/>
        </w:trPr>
        <w:tc>
          <w:tcPr>
            <w:tcW w:w="496" w:type="dxa"/>
            <w:tcBorders>
              <w:bottom w:val="double" w:sz="4" w:space="0" w:color="auto"/>
            </w:tcBorders>
          </w:tcPr>
          <w:p w14:paraId="7A99A3F9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Lp.</w:t>
            </w:r>
          </w:p>
        </w:tc>
        <w:tc>
          <w:tcPr>
            <w:tcW w:w="3685" w:type="dxa"/>
            <w:tcBorders>
              <w:bottom w:val="double" w:sz="4" w:space="0" w:color="auto"/>
            </w:tcBorders>
          </w:tcPr>
          <w:p w14:paraId="73348B54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Właściwość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1D209BB" w14:textId="77777777" w:rsidR="004A6DE8" w:rsidRPr="00B116BA" w:rsidRDefault="004A6DE8" w:rsidP="00490C1F">
            <w:pPr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Jednostka</w:t>
            </w:r>
          </w:p>
        </w:tc>
        <w:tc>
          <w:tcPr>
            <w:tcW w:w="2054" w:type="dxa"/>
            <w:tcBorders>
              <w:bottom w:val="double" w:sz="4" w:space="0" w:color="auto"/>
            </w:tcBorders>
          </w:tcPr>
          <w:p w14:paraId="31CC1A49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Wymagania</w:t>
            </w:r>
          </w:p>
        </w:tc>
      </w:tr>
      <w:tr w:rsidR="00B116BA" w:rsidRPr="00B116BA" w14:paraId="3B2AA5B0" w14:textId="77777777" w:rsidTr="0036520E">
        <w:tc>
          <w:tcPr>
            <w:tcW w:w="496" w:type="dxa"/>
            <w:tcBorders>
              <w:top w:val="double" w:sz="4" w:space="0" w:color="auto"/>
            </w:tcBorders>
          </w:tcPr>
          <w:p w14:paraId="257BB1A5" w14:textId="77777777" w:rsidR="004A6DE8" w:rsidRPr="00B116BA" w:rsidRDefault="004A6DE8" w:rsidP="00490C1F">
            <w:pPr>
              <w:numPr>
                <w:ilvl w:val="0"/>
                <w:numId w:val="5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  <w:tcBorders>
              <w:top w:val="double" w:sz="4" w:space="0" w:color="auto"/>
            </w:tcBorders>
          </w:tcPr>
          <w:p w14:paraId="155AC72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left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Zawartość składników lotnych w materiałach do znakowania</w:t>
            </w:r>
          </w:p>
          <w:p w14:paraId="5697168E" w14:textId="77777777" w:rsidR="004A6DE8" w:rsidRPr="00B116BA" w:rsidRDefault="004A6DE8" w:rsidP="00490C1F">
            <w:pPr>
              <w:numPr>
                <w:ilvl w:val="0"/>
                <w:numId w:val="13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rozpuszczalników organicznych</w:t>
            </w:r>
          </w:p>
          <w:p w14:paraId="7D493B4B" w14:textId="77777777" w:rsidR="004A6DE8" w:rsidRPr="00B116BA" w:rsidRDefault="004A6DE8" w:rsidP="00490C1F">
            <w:pPr>
              <w:numPr>
                <w:ilvl w:val="0"/>
                <w:numId w:val="13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rozpuszczalników aromatycznych</w:t>
            </w:r>
          </w:p>
          <w:p w14:paraId="7D74BA28" w14:textId="77777777" w:rsidR="004A6DE8" w:rsidRPr="00B116BA" w:rsidRDefault="004A6DE8" w:rsidP="00490C1F">
            <w:pPr>
              <w:numPr>
                <w:ilvl w:val="0"/>
                <w:numId w:val="13"/>
              </w:numPr>
              <w:jc w:val="left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benzenu i rozpuszczalników chlorowanych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21691F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6E94BF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F147A9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% (m/m)</w:t>
            </w:r>
          </w:p>
          <w:p w14:paraId="3FB0736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% (m/m)</w:t>
            </w:r>
          </w:p>
          <w:p w14:paraId="6F485A95" w14:textId="77777777" w:rsidR="00622D12" w:rsidRPr="00B116BA" w:rsidRDefault="00622D12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5C8055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% (m/m)</w:t>
            </w:r>
          </w:p>
        </w:tc>
        <w:tc>
          <w:tcPr>
            <w:tcW w:w="2054" w:type="dxa"/>
            <w:tcBorders>
              <w:top w:val="double" w:sz="4" w:space="0" w:color="auto"/>
            </w:tcBorders>
          </w:tcPr>
          <w:p w14:paraId="25825E6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56BA5C7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DC38467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A3"/>
            </w:r>
            <w:r w:rsidRPr="00B116BA">
              <w:rPr>
                <w:rFonts w:ascii="Verdana" w:hAnsi="Verdana"/>
              </w:rPr>
              <w:t xml:space="preserve"> 25</w:t>
            </w:r>
          </w:p>
          <w:p w14:paraId="30BB5DB4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A3"/>
            </w:r>
            <w:r w:rsidRPr="00B116BA">
              <w:rPr>
                <w:rFonts w:ascii="Verdana" w:hAnsi="Verdana"/>
              </w:rPr>
              <w:t xml:space="preserve"> 8</w:t>
            </w:r>
          </w:p>
          <w:p w14:paraId="1F0686A7" w14:textId="77777777" w:rsidR="00622D12" w:rsidRPr="00B116BA" w:rsidRDefault="00622D12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8687A5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0</w:t>
            </w:r>
          </w:p>
        </w:tc>
      </w:tr>
      <w:tr w:rsidR="00B116BA" w:rsidRPr="00B116BA" w14:paraId="7DE9D18B" w14:textId="77777777" w:rsidTr="0036520E">
        <w:tc>
          <w:tcPr>
            <w:tcW w:w="496" w:type="dxa"/>
          </w:tcPr>
          <w:p w14:paraId="6E23265A" w14:textId="77777777" w:rsidR="004A6DE8" w:rsidRPr="00B116BA" w:rsidRDefault="004A6DE8" w:rsidP="00490C1F">
            <w:pPr>
              <w:numPr>
                <w:ilvl w:val="0"/>
                <w:numId w:val="5"/>
              </w:numPr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55834D98" w14:textId="77777777" w:rsidR="004A6DE8" w:rsidRPr="00B116BA" w:rsidRDefault="004A6DE8" w:rsidP="00490C1F">
            <w:p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Właściwości kulek szklanych </w:t>
            </w:r>
          </w:p>
          <w:p w14:paraId="2944A6A6" w14:textId="77777777" w:rsidR="004A6DE8" w:rsidRPr="00B116BA" w:rsidRDefault="004A6DE8" w:rsidP="00490C1F">
            <w:pPr>
              <w:pStyle w:val="Tekstprzypisudolnego"/>
              <w:numPr>
                <w:ilvl w:val="0"/>
                <w:numId w:val="15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współczynnik załamania światła</w:t>
            </w:r>
          </w:p>
          <w:p w14:paraId="49B9ED65" w14:textId="77777777" w:rsidR="004A6DE8" w:rsidRPr="00B116BA" w:rsidRDefault="004A6DE8" w:rsidP="00490C1F">
            <w:pPr>
              <w:numPr>
                <w:ilvl w:val="0"/>
                <w:numId w:val="15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zawartość kulek z defektami</w:t>
            </w:r>
          </w:p>
        </w:tc>
        <w:tc>
          <w:tcPr>
            <w:tcW w:w="1276" w:type="dxa"/>
          </w:tcPr>
          <w:p w14:paraId="7CD51347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155197F6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  <w:p w14:paraId="763F73EF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%</w:t>
            </w:r>
          </w:p>
        </w:tc>
        <w:tc>
          <w:tcPr>
            <w:tcW w:w="2054" w:type="dxa"/>
          </w:tcPr>
          <w:p w14:paraId="7B4F812C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341B5DCF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1,5</w:t>
            </w:r>
          </w:p>
          <w:p w14:paraId="18EAAC89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20</w:t>
            </w:r>
          </w:p>
        </w:tc>
      </w:tr>
      <w:tr w:rsidR="00B116BA" w:rsidRPr="00B116BA" w14:paraId="64A0EAB1" w14:textId="77777777" w:rsidTr="0036520E">
        <w:tc>
          <w:tcPr>
            <w:tcW w:w="496" w:type="dxa"/>
          </w:tcPr>
          <w:p w14:paraId="0E18B02B" w14:textId="77777777" w:rsidR="004A6DE8" w:rsidRPr="00B116BA" w:rsidRDefault="004A6DE8" w:rsidP="00490C1F">
            <w:pPr>
              <w:pStyle w:val="Stopka"/>
              <w:numPr>
                <w:ilvl w:val="0"/>
                <w:numId w:val="5"/>
              </w:numPr>
              <w:tabs>
                <w:tab w:val="clear" w:pos="4536"/>
                <w:tab w:val="clear" w:pos="9072"/>
              </w:tabs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642B2009" w14:textId="77777777" w:rsidR="004A6DE8" w:rsidRPr="00B116BA" w:rsidRDefault="004A6DE8" w:rsidP="00490C1F">
            <w:p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Okres stałości właściwości materiałów do znakowania przy składowaniu</w:t>
            </w:r>
          </w:p>
        </w:tc>
        <w:tc>
          <w:tcPr>
            <w:tcW w:w="1276" w:type="dxa"/>
          </w:tcPr>
          <w:p w14:paraId="6578DEDF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miesiąc</w:t>
            </w:r>
            <w:r w:rsidR="00FF529D" w:rsidRPr="00B116BA">
              <w:rPr>
                <w:rFonts w:ascii="Verdana" w:hAnsi="Verdana"/>
              </w:rPr>
              <w:t>e</w:t>
            </w:r>
          </w:p>
        </w:tc>
        <w:tc>
          <w:tcPr>
            <w:tcW w:w="2054" w:type="dxa"/>
          </w:tcPr>
          <w:p w14:paraId="690AF68A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6</w:t>
            </w:r>
          </w:p>
        </w:tc>
      </w:tr>
    </w:tbl>
    <w:p w14:paraId="0C586AFC" w14:textId="77777777" w:rsidR="00490C1F" w:rsidRPr="00B116BA" w:rsidRDefault="00490C1F" w:rsidP="00490C1F">
      <w:pPr>
        <w:tabs>
          <w:tab w:val="left" w:pos="851"/>
        </w:tabs>
        <w:ind w:left="851" w:hanging="851"/>
        <w:rPr>
          <w:rFonts w:ascii="Verdana" w:hAnsi="Verdana"/>
        </w:rPr>
      </w:pPr>
    </w:p>
    <w:p w14:paraId="370D017E" w14:textId="77777777" w:rsidR="004A6DE8" w:rsidRPr="00B116BA" w:rsidRDefault="00622D12" w:rsidP="00490C1F">
      <w:pPr>
        <w:tabs>
          <w:tab w:val="left" w:pos="993"/>
        </w:tabs>
        <w:ind w:left="851" w:hanging="851"/>
        <w:rPr>
          <w:rFonts w:ascii="Verdana" w:hAnsi="Verdana"/>
        </w:rPr>
      </w:pPr>
      <w:r w:rsidRPr="00B116BA">
        <w:rPr>
          <w:rFonts w:ascii="Verdana" w:hAnsi="Verdana"/>
        </w:rPr>
        <w:t>Tablica 4.</w:t>
      </w:r>
      <w:r w:rsidRPr="00B116BA">
        <w:rPr>
          <w:rFonts w:ascii="Verdana" w:hAnsi="Verdana"/>
        </w:rPr>
        <w:tab/>
      </w:r>
      <w:r w:rsidR="004A6DE8" w:rsidRPr="00B116BA">
        <w:rPr>
          <w:rFonts w:ascii="Verdana" w:hAnsi="Verdana"/>
        </w:rPr>
        <w:t xml:space="preserve">Zbiorcze zestawienie wymagań dla </w:t>
      </w:r>
      <w:proofErr w:type="spellStart"/>
      <w:r w:rsidR="004A6DE8" w:rsidRPr="00B116BA">
        <w:rPr>
          <w:rFonts w:ascii="Verdana" w:hAnsi="Verdana"/>
        </w:rPr>
        <w:t>oznakowań</w:t>
      </w:r>
      <w:proofErr w:type="spellEnd"/>
      <w:r w:rsidR="004A6DE8" w:rsidRPr="00B116BA">
        <w:rPr>
          <w:rFonts w:ascii="Verdana" w:hAnsi="Verdana"/>
        </w:rPr>
        <w:t xml:space="preserve"> na autostradach, drogach ekspresowych oraz na drogach o prędkości </w:t>
      </w:r>
      <w:r w:rsidR="004A6DE8" w:rsidRPr="00B116BA">
        <w:rPr>
          <w:rFonts w:ascii="Verdana" w:hAnsi="Verdana"/>
        </w:rPr>
        <w:sym w:font="Symbol" w:char="00B3"/>
      </w:r>
      <w:r w:rsidR="004A6DE8" w:rsidRPr="00B116BA">
        <w:rPr>
          <w:rFonts w:ascii="Verdana" w:hAnsi="Verdana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="004A6DE8" w:rsidRPr="00B116BA">
          <w:rPr>
            <w:rFonts w:ascii="Verdana" w:hAnsi="Verdana"/>
          </w:rPr>
          <w:t>100 km/h</w:t>
        </w:r>
      </w:smartTag>
      <w:r w:rsidR="004A6DE8" w:rsidRPr="00B116BA">
        <w:rPr>
          <w:rFonts w:ascii="Verdana" w:hAnsi="Verdana"/>
        </w:rPr>
        <w:t xml:space="preserve"> lub o natężeniu ruchu &gt; 2 500 pojazdów rzeczywistych na dobę na pas</w:t>
      </w:r>
    </w:p>
    <w:tbl>
      <w:tblPr>
        <w:tblW w:w="7932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1483"/>
        <w:gridCol w:w="1417"/>
        <w:gridCol w:w="851"/>
      </w:tblGrid>
      <w:tr w:rsidR="00B116BA" w:rsidRPr="00B116BA" w14:paraId="12B30B5D" w14:textId="77777777" w:rsidTr="00FE3112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14:paraId="08FEFE3E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bottom w:val="double" w:sz="4" w:space="0" w:color="auto"/>
            </w:tcBorders>
          </w:tcPr>
          <w:p w14:paraId="396C3E3B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Właściwość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089C2FA2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 xml:space="preserve">Jednostka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ADC174A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Wymagania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8766FFD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Klasa</w:t>
            </w:r>
          </w:p>
        </w:tc>
      </w:tr>
      <w:tr w:rsidR="00B116BA" w:rsidRPr="00B116BA" w14:paraId="3E6C1C96" w14:textId="77777777" w:rsidTr="00FE3112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14:paraId="79C7A913" w14:textId="77777777" w:rsidR="004A6DE8" w:rsidRPr="00B116BA" w:rsidRDefault="004A6DE8" w:rsidP="00490C1F">
            <w:pPr>
              <w:numPr>
                <w:ilvl w:val="0"/>
                <w:numId w:val="1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  <w:tcBorders>
              <w:top w:val="double" w:sz="4" w:space="0" w:color="auto"/>
            </w:tcBorders>
          </w:tcPr>
          <w:p w14:paraId="7BAE4A3D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Współczynnik odblasku R</w:t>
            </w:r>
            <w:r w:rsidRPr="00B116BA">
              <w:rPr>
                <w:rFonts w:ascii="Verdana" w:hAnsi="Verdana"/>
                <w:vertAlign w:val="subscript"/>
              </w:rPr>
              <w:t>L</w:t>
            </w:r>
            <w:r w:rsidRPr="00B116BA">
              <w:rPr>
                <w:rFonts w:ascii="Verdana" w:hAnsi="Verdana"/>
              </w:rPr>
              <w:t xml:space="preserve"> dla oznako-</w:t>
            </w:r>
            <w:proofErr w:type="spellStart"/>
            <w:r w:rsidRPr="00B116BA">
              <w:rPr>
                <w:rFonts w:ascii="Verdana" w:hAnsi="Verdana"/>
              </w:rPr>
              <w:t>wania</w:t>
            </w:r>
            <w:proofErr w:type="spellEnd"/>
            <w:r w:rsidRPr="00B116BA">
              <w:rPr>
                <w:rFonts w:ascii="Verdana" w:hAnsi="Verdana"/>
              </w:rPr>
              <w:t xml:space="preserve"> nowego (w ciągu 14 - 30 dni po wykonaniu) w stanie suchym barwy:    </w:t>
            </w:r>
          </w:p>
          <w:p w14:paraId="68630E9A" w14:textId="77777777" w:rsidR="004A6DE8" w:rsidRPr="00B116BA" w:rsidRDefault="004A6DE8" w:rsidP="00490C1F">
            <w:pPr>
              <w:numPr>
                <w:ilvl w:val="1"/>
                <w:numId w:val="11"/>
              </w:numPr>
              <w:ind w:left="355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</w:t>
            </w:r>
          </w:p>
          <w:p w14:paraId="3B34214F" w14:textId="77777777" w:rsidR="004A6DE8" w:rsidRPr="00B116BA" w:rsidRDefault="004A6DE8" w:rsidP="00490C1F">
            <w:pPr>
              <w:numPr>
                <w:ilvl w:val="1"/>
                <w:numId w:val="11"/>
              </w:numPr>
              <w:ind w:left="355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żółtej tymczasowej</w:t>
            </w: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59EE94B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0CCE39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F44C66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C7CBC2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vertAlign w:val="superscript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  <w:p w14:paraId="684C0B3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85773B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DFFA79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3CD6A2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A6F392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250</w:t>
            </w:r>
          </w:p>
          <w:p w14:paraId="47EF9FB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150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ECE616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E7BA247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80D734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70C63C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R4/5</w:t>
            </w:r>
          </w:p>
          <w:p w14:paraId="415D96B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R3</w:t>
            </w:r>
          </w:p>
        </w:tc>
      </w:tr>
      <w:tr w:rsidR="00B116BA" w:rsidRPr="00B116BA" w14:paraId="1D64AB5E" w14:textId="77777777" w:rsidTr="00FE3112">
        <w:trPr>
          <w:cantSplit/>
        </w:trPr>
        <w:tc>
          <w:tcPr>
            <w:tcW w:w="496" w:type="dxa"/>
          </w:tcPr>
          <w:p w14:paraId="5491771D" w14:textId="77777777" w:rsidR="004A6DE8" w:rsidRPr="00B116BA" w:rsidRDefault="004A6DE8" w:rsidP="00490C1F">
            <w:pPr>
              <w:numPr>
                <w:ilvl w:val="0"/>
                <w:numId w:val="1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6B937E75" w14:textId="77777777" w:rsidR="004A6DE8" w:rsidRPr="00B116BA" w:rsidRDefault="004A6DE8" w:rsidP="00490C1F">
            <w:p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Współczynnik odblasku R</w:t>
            </w:r>
            <w:r w:rsidRPr="00B116BA">
              <w:rPr>
                <w:rFonts w:ascii="Verdana" w:hAnsi="Verdana"/>
                <w:vertAlign w:val="subscript"/>
              </w:rPr>
              <w:t>L</w:t>
            </w:r>
            <w:r w:rsidRPr="00B116BA">
              <w:rPr>
                <w:rFonts w:ascii="Verdana" w:hAnsi="Verdana"/>
              </w:rPr>
              <w:t xml:space="preserve"> dla oznako-</w:t>
            </w:r>
            <w:proofErr w:type="spellStart"/>
            <w:r w:rsidRPr="00B116BA">
              <w:rPr>
                <w:rFonts w:ascii="Verdana" w:hAnsi="Verdana"/>
              </w:rPr>
              <w:t>wania</w:t>
            </w:r>
            <w:proofErr w:type="spellEnd"/>
            <w:r w:rsidRPr="00B116BA">
              <w:rPr>
                <w:rFonts w:ascii="Verdana" w:hAnsi="Verdana"/>
              </w:rPr>
              <w:t xml:space="preserve"> suchego w okresie od </w:t>
            </w:r>
            <w:r w:rsidR="00FF529D" w:rsidRPr="00B116BA">
              <w:rPr>
                <w:rFonts w:ascii="Verdana" w:hAnsi="Verdana"/>
              </w:rPr>
              <w:t>1</w:t>
            </w:r>
            <w:r w:rsidRPr="00B116BA">
              <w:rPr>
                <w:rFonts w:ascii="Verdana" w:hAnsi="Verdana"/>
              </w:rPr>
              <w:t xml:space="preserve"> do 6 miesięcy po wykonaniu, barwy: </w:t>
            </w:r>
          </w:p>
          <w:p w14:paraId="14673010" w14:textId="77777777" w:rsidR="004A6DE8" w:rsidRPr="00B116BA" w:rsidRDefault="004A6DE8" w:rsidP="00490C1F">
            <w:pPr>
              <w:numPr>
                <w:ilvl w:val="0"/>
                <w:numId w:val="16"/>
              </w:numPr>
              <w:ind w:left="355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</w:t>
            </w:r>
          </w:p>
          <w:p w14:paraId="55AB9C78" w14:textId="77777777" w:rsidR="004A6DE8" w:rsidRPr="00B116BA" w:rsidRDefault="004A6DE8" w:rsidP="00490C1F">
            <w:pPr>
              <w:numPr>
                <w:ilvl w:val="0"/>
                <w:numId w:val="16"/>
              </w:numPr>
              <w:ind w:left="355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żółtej</w:t>
            </w:r>
          </w:p>
        </w:tc>
        <w:tc>
          <w:tcPr>
            <w:tcW w:w="1483" w:type="dxa"/>
          </w:tcPr>
          <w:p w14:paraId="339E8C73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647EDDFC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7216EDF3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74B38892" w14:textId="77777777" w:rsidR="004A6DE8" w:rsidRPr="00B116BA" w:rsidRDefault="004A6DE8" w:rsidP="00490C1F">
            <w:pPr>
              <w:jc w:val="center"/>
              <w:rPr>
                <w:rFonts w:ascii="Verdana" w:hAnsi="Verdana"/>
                <w:vertAlign w:val="superscript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  <w:p w14:paraId="268B4EA3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7" w:type="dxa"/>
          </w:tcPr>
          <w:p w14:paraId="495497F5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4D567C8D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09F5124E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19CBEF17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200</w:t>
            </w:r>
          </w:p>
          <w:p w14:paraId="3F9FF409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100</w:t>
            </w:r>
          </w:p>
        </w:tc>
        <w:tc>
          <w:tcPr>
            <w:tcW w:w="851" w:type="dxa"/>
          </w:tcPr>
          <w:p w14:paraId="7661DD53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2374B41D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4F2E72DC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43F92FD9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R4</w:t>
            </w:r>
          </w:p>
          <w:p w14:paraId="49AD6E13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R2</w:t>
            </w:r>
          </w:p>
        </w:tc>
      </w:tr>
      <w:tr w:rsidR="00B116BA" w:rsidRPr="00B116BA" w14:paraId="3A53E7F3" w14:textId="77777777" w:rsidTr="00FE3112">
        <w:trPr>
          <w:cantSplit/>
        </w:trPr>
        <w:tc>
          <w:tcPr>
            <w:tcW w:w="496" w:type="dxa"/>
          </w:tcPr>
          <w:p w14:paraId="3A0EEE2B" w14:textId="77777777" w:rsidR="004A6DE8" w:rsidRPr="00B116BA" w:rsidRDefault="004A6DE8" w:rsidP="00490C1F">
            <w:pPr>
              <w:numPr>
                <w:ilvl w:val="0"/>
                <w:numId w:val="1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69D3CA39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Współczynnik odblasku R</w:t>
            </w:r>
            <w:r w:rsidRPr="00B116BA">
              <w:rPr>
                <w:rFonts w:ascii="Verdana" w:hAnsi="Verdana"/>
                <w:vertAlign w:val="subscript"/>
              </w:rPr>
              <w:t>L</w:t>
            </w:r>
            <w:r w:rsidR="0036520E" w:rsidRPr="00B116BA">
              <w:rPr>
                <w:rFonts w:ascii="Verdana" w:hAnsi="Verdana"/>
              </w:rPr>
              <w:t xml:space="preserve"> dla oznako</w:t>
            </w:r>
            <w:r w:rsidRPr="00B116BA">
              <w:rPr>
                <w:rFonts w:ascii="Verdana" w:hAnsi="Verdana"/>
              </w:rPr>
              <w:t>wania suchego od 7 miesiąca po wykonaniu barwy białej</w:t>
            </w:r>
          </w:p>
        </w:tc>
        <w:tc>
          <w:tcPr>
            <w:tcW w:w="1483" w:type="dxa"/>
            <w:vAlign w:val="center"/>
          </w:tcPr>
          <w:p w14:paraId="7D01EE68" w14:textId="77777777" w:rsidR="004A6DE8" w:rsidRPr="00B116BA" w:rsidRDefault="00FD0242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14:paraId="4E23F5B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150</w:t>
            </w:r>
          </w:p>
        </w:tc>
        <w:tc>
          <w:tcPr>
            <w:tcW w:w="851" w:type="dxa"/>
            <w:vAlign w:val="center"/>
          </w:tcPr>
          <w:p w14:paraId="5496DAC7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R3</w:t>
            </w:r>
          </w:p>
        </w:tc>
      </w:tr>
      <w:tr w:rsidR="00B116BA" w:rsidRPr="00B116BA" w14:paraId="7DC7ADCC" w14:textId="77777777" w:rsidTr="00FE3112">
        <w:trPr>
          <w:cantSplit/>
        </w:trPr>
        <w:tc>
          <w:tcPr>
            <w:tcW w:w="496" w:type="dxa"/>
          </w:tcPr>
          <w:p w14:paraId="3FF61F15" w14:textId="77777777" w:rsidR="004A6DE8" w:rsidRPr="00B116BA" w:rsidRDefault="004A6DE8" w:rsidP="00490C1F">
            <w:pPr>
              <w:numPr>
                <w:ilvl w:val="0"/>
                <w:numId w:val="1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60133F3F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Współczynnik odblasku R</w:t>
            </w:r>
            <w:r w:rsidRPr="00B116BA">
              <w:rPr>
                <w:rFonts w:ascii="Verdana" w:hAnsi="Verdana"/>
                <w:vertAlign w:val="subscript"/>
              </w:rPr>
              <w:t>L</w:t>
            </w:r>
            <w:r w:rsidRPr="00B116BA">
              <w:rPr>
                <w:rFonts w:ascii="Verdana" w:hAnsi="Verdana"/>
              </w:rPr>
              <w:t xml:space="preserve"> dla grubowa</w:t>
            </w:r>
            <w:r w:rsidR="0036520E" w:rsidRPr="00B116BA">
              <w:rPr>
                <w:rFonts w:ascii="Verdana" w:hAnsi="Verdana"/>
              </w:rPr>
              <w:t>rstwowego strukturalnego oznako</w:t>
            </w:r>
            <w:r w:rsidRPr="00B116BA">
              <w:rPr>
                <w:rFonts w:ascii="Verdana" w:hAnsi="Verdana"/>
              </w:rPr>
              <w:t>wania wilgotnego od 14 do 30 dnia po wykonaniu, barwy białej</w:t>
            </w:r>
          </w:p>
        </w:tc>
        <w:tc>
          <w:tcPr>
            <w:tcW w:w="1483" w:type="dxa"/>
            <w:vAlign w:val="center"/>
          </w:tcPr>
          <w:p w14:paraId="5D6E2CD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14:paraId="66BA8BC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50</w:t>
            </w:r>
          </w:p>
        </w:tc>
        <w:tc>
          <w:tcPr>
            <w:tcW w:w="851" w:type="dxa"/>
            <w:vAlign w:val="center"/>
          </w:tcPr>
          <w:p w14:paraId="1D91CF3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RW3</w:t>
            </w:r>
          </w:p>
        </w:tc>
      </w:tr>
      <w:tr w:rsidR="00B116BA" w:rsidRPr="00B116BA" w14:paraId="52B71A4F" w14:textId="77777777" w:rsidTr="00FE3112">
        <w:trPr>
          <w:cantSplit/>
        </w:trPr>
        <w:tc>
          <w:tcPr>
            <w:tcW w:w="496" w:type="dxa"/>
          </w:tcPr>
          <w:p w14:paraId="7063611E" w14:textId="77777777" w:rsidR="004A6DE8" w:rsidRPr="00B116BA" w:rsidRDefault="004A6DE8" w:rsidP="00490C1F">
            <w:pPr>
              <w:numPr>
                <w:ilvl w:val="0"/>
                <w:numId w:val="1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2F91BF66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Współczynnik odblasku R</w:t>
            </w:r>
            <w:r w:rsidRPr="00B116BA">
              <w:rPr>
                <w:rFonts w:ascii="Verdana" w:hAnsi="Verdana"/>
                <w:vertAlign w:val="subscript"/>
              </w:rPr>
              <w:t>L</w:t>
            </w:r>
            <w:r w:rsidRPr="00B116BA">
              <w:rPr>
                <w:rFonts w:ascii="Verdana" w:hAnsi="Verdana"/>
              </w:rPr>
              <w:t xml:space="preserve"> dla grubowarstwoweg</w:t>
            </w:r>
            <w:r w:rsidR="0036520E" w:rsidRPr="00B116BA">
              <w:rPr>
                <w:rFonts w:ascii="Verdana" w:hAnsi="Verdana"/>
              </w:rPr>
              <w:t>o strukturalnego oznako</w:t>
            </w:r>
            <w:r w:rsidRPr="00B116BA">
              <w:rPr>
                <w:rFonts w:ascii="Verdana" w:hAnsi="Verdana"/>
              </w:rPr>
              <w:t>wania wilgotnego po 30 dniu od wykonania, barwy białej</w:t>
            </w:r>
          </w:p>
        </w:tc>
        <w:tc>
          <w:tcPr>
            <w:tcW w:w="1483" w:type="dxa"/>
          </w:tcPr>
          <w:p w14:paraId="05687D8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4A3825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7" w:type="dxa"/>
          </w:tcPr>
          <w:p w14:paraId="5FCC6AE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02EAA5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35</w:t>
            </w:r>
          </w:p>
        </w:tc>
        <w:tc>
          <w:tcPr>
            <w:tcW w:w="851" w:type="dxa"/>
          </w:tcPr>
          <w:p w14:paraId="594A885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B5CD07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RW2</w:t>
            </w:r>
          </w:p>
        </w:tc>
      </w:tr>
      <w:tr w:rsidR="00B116BA" w:rsidRPr="00B116BA" w14:paraId="0BB31857" w14:textId="77777777" w:rsidTr="00FE3112">
        <w:trPr>
          <w:cantSplit/>
        </w:trPr>
        <w:tc>
          <w:tcPr>
            <w:tcW w:w="496" w:type="dxa"/>
          </w:tcPr>
          <w:p w14:paraId="55792CCD" w14:textId="77777777" w:rsidR="004A6DE8" w:rsidRPr="00B116BA" w:rsidRDefault="004A6DE8" w:rsidP="00490C1F">
            <w:pPr>
              <w:numPr>
                <w:ilvl w:val="0"/>
                <w:numId w:val="1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24B8A817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Współczynnik luminancji </w:t>
            </w:r>
            <w:r w:rsidRPr="00B116BA">
              <w:rPr>
                <w:rFonts w:ascii="Verdana" w:hAnsi="Verdana"/>
              </w:rPr>
              <w:sym w:font="Symbol" w:char="F062"/>
            </w:r>
            <w:r w:rsidR="0036520E" w:rsidRPr="00B116BA">
              <w:rPr>
                <w:rFonts w:ascii="Verdana" w:hAnsi="Verdana"/>
              </w:rPr>
              <w:t xml:space="preserve"> dla oznakowa</w:t>
            </w:r>
            <w:r w:rsidRPr="00B116BA">
              <w:rPr>
                <w:rFonts w:ascii="Verdana" w:hAnsi="Verdana"/>
              </w:rPr>
              <w:t>nia nowego (od 14 do 30 dnia po wykonaniu)  barwy:</w:t>
            </w:r>
          </w:p>
          <w:p w14:paraId="5B15383F" w14:textId="77777777" w:rsidR="004A6DE8" w:rsidRPr="00B116BA" w:rsidRDefault="004A6DE8" w:rsidP="00490C1F">
            <w:pPr>
              <w:numPr>
                <w:ilvl w:val="0"/>
                <w:numId w:val="17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 na nawierzchni asfaltowej</w:t>
            </w:r>
          </w:p>
          <w:p w14:paraId="581BA413" w14:textId="77777777" w:rsidR="004A6DE8" w:rsidRPr="00B116BA" w:rsidRDefault="004A6DE8" w:rsidP="00490C1F">
            <w:pPr>
              <w:numPr>
                <w:ilvl w:val="0"/>
                <w:numId w:val="17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 na nawierzchni betonowej</w:t>
            </w:r>
          </w:p>
          <w:p w14:paraId="377248EA" w14:textId="77777777" w:rsidR="004A6DE8" w:rsidRPr="00B116BA" w:rsidRDefault="004A6DE8" w:rsidP="00490C1F">
            <w:pPr>
              <w:numPr>
                <w:ilvl w:val="0"/>
                <w:numId w:val="17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żółtej </w:t>
            </w:r>
          </w:p>
        </w:tc>
        <w:tc>
          <w:tcPr>
            <w:tcW w:w="1483" w:type="dxa"/>
          </w:tcPr>
          <w:p w14:paraId="366414F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8845CE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8EC233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60EE785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  <w:p w14:paraId="24D48F3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  <w:p w14:paraId="0986154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</w:tc>
        <w:tc>
          <w:tcPr>
            <w:tcW w:w="1417" w:type="dxa"/>
          </w:tcPr>
          <w:p w14:paraId="77EB33C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52D9A0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17BD93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749BDF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0,40</w:t>
            </w:r>
          </w:p>
          <w:p w14:paraId="4308BD0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0,50</w:t>
            </w:r>
          </w:p>
          <w:p w14:paraId="4147FC9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0,30</w:t>
            </w:r>
          </w:p>
        </w:tc>
        <w:tc>
          <w:tcPr>
            <w:tcW w:w="851" w:type="dxa"/>
          </w:tcPr>
          <w:p w14:paraId="01B251A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0F22B0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568DB4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2B1CED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B3</w:t>
            </w:r>
          </w:p>
          <w:p w14:paraId="6A59254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B4</w:t>
            </w:r>
          </w:p>
          <w:p w14:paraId="78F936A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B2</w:t>
            </w:r>
          </w:p>
        </w:tc>
      </w:tr>
      <w:tr w:rsidR="00B116BA" w:rsidRPr="00B116BA" w14:paraId="28655EC4" w14:textId="77777777" w:rsidTr="00FE3112">
        <w:trPr>
          <w:cantSplit/>
        </w:trPr>
        <w:tc>
          <w:tcPr>
            <w:tcW w:w="496" w:type="dxa"/>
          </w:tcPr>
          <w:p w14:paraId="70B96964" w14:textId="77777777" w:rsidR="004A6DE8" w:rsidRPr="00B116BA" w:rsidRDefault="004A6DE8" w:rsidP="00490C1F">
            <w:pPr>
              <w:numPr>
                <w:ilvl w:val="0"/>
                <w:numId w:val="1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140D0C7B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Współczynnik luminancji </w:t>
            </w:r>
            <w:r w:rsidRPr="00B116BA">
              <w:rPr>
                <w:rFonts w:ascii="Verdana" w:hAnsi="Verdana"/>
              </w:rPr>
              <w:sym w:font="Symbol" w:char="F062"/>
            </w:r>
            <w:r w:rsidR="0036520E" w:rsidRPr="00B116BA">
              <w:rPr>
                <w:rFonts w:ascii="Verdana" w:hAnsi="Verdana"/>
              </w:rPr>
              <w:t xml:space="preserve"> dla oznakowa</w:t>
            </w:r>
            <w:r w:rsidRPr="00B116BA">
              <w:rPr>
                <w:rFonts w:ascii="Verdana" w:hAnsi="Verdana"/>
              </w:rPr>
              <w:t>nia eksploatowanego (po 30 dniu od wykonania) barwy:</w:t>
            </w:r>
          </w:p>
          <w:p w14:paraId="53A47491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 białej na nawierzchni asfaltowej</w:t>
            </w:r>
          </w:p>
          <w:p w14:paraId="6718CD1E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 białej na nawierzchni betonowej</w:t>
            </w:r>
          </w:p>
          <w:p w14:paraId="3D81EE10" w14:textId="77777777" w:rsidR="004A6DE8" w:rsidRPr="00B116BA" w:rsidRDefault="004A6DE8" w:rsidP="00490C1F">
            <w:pPr>
              <w:pStyle w:val="Stopka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- żółtej </w:t>
            </w:r>
          </w:p>
        </w:tc>
        <w:tc>
          <w:tcPr>
            <w:tcW w:w="1483" w:type="dxa"/>
          </w:tcPr>
          <w:p w14:paraId="3C96A07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79961DF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0F0768F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A5196A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  <w:p w14:paraId="170C775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  <w:p w14:paraId="544BA1D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</w:tc>
        <w:tc>
          <w:tcPr>
            <w:tcW w:w="1417" w:type="dxa"/>
          </w:tcPr>
          <w:p w14:paraId="748DAA3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79C9229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441678E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</w:p>
          <w:p w14:paraId="4C2E84E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0,30</w:t>
            </w:r>
          </w:p>
          <w:p w14:paraId="2FAE9034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0,40</w:t>
            </w:r>
          </w:p>
          <w:p w14:paraId="56DEEA6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0,20</w:t>
            </w:r>
          </w:p>
        </w:tc>
        <w:tc>
          <w:tcPr>
            <w:tcW w:w="851" w:type="dxa"/>
          </w:tcPr>
          <w:p w14:paraId="40D2CD74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7220ADC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AB7DF45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AFD3F9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B2</w:t>
            </w:r>
          </w:p>
          <w:p w14:paraId="507D88C7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B3</w:t>
            </w:r>
          </w:p>
          <w:p w14:paraId="7AF51CF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B1</w:t>
            </w:r>
          </w:p>
        </w:tc>
      </w:tr>
      <w:tr w:rsidR="00B116BA" w:rsidRPr="00B116BA" w14:paraId="3E0BB11D" w14:textId="77777777" w:rsidTr="00FE3112">
        <w:trPr>
          <w:cantSplit/>
        </w:trPr>
        <w:tc>
          <w:tcPr>
            <w:tcW w:w="496" w:type="dxa"/>
          </w:tcPr>
          <w:p w14:paraId="53F144AB" w14:textId="77777777" w:rsidR="004A6DE8" w:rsidRPr="00B116BA" w:rsidRDefault="004A6DE8" w:rsidP="00490C1F">
            <w:pPr>
              <w:numPr>
                <w:ilvl w:val="0"/>
                <w:numId w:val="1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69E42830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Współczynnik luminancji w świetle rozproszonym </w:t>
            </w:r>
            <w:proofErr w:type="spellStart"/>
            <w:r w:rsidRPr="00B116BA">
              <w:rPr>
                <w:rFonts w:ascii="Verdana" w:hAnsi="Verdana"/>
              </w:rPr>
              <w:t>Qd</w:t>
            </w:r>
            <w:proofErr w:type="spellEnd"/>
            <w:r w:rsidRPr="00B116BA">
              <w:rPr>
                <w:rFonts w:ascii="Verdana" w:hAnsi="Verdana"/>
              </w:rPr>
              <w:t xml:space="preserve"> (alternatywnie do </w:t>
            </w:r>
            <w:r w:rsidRPr="00B116BA">
              <w:rPr>
                <w:rFonts w:ascii="Verdana" w:hAnsi="Verdana"/>
              </w:rPr>
              <w:sym w:font="Symbol" w:char="F062"/>
            </w:r>
            <w:r w:rsidRPr="00B116BA">
              <w:rPr>
                <w:rFonts w:ascii="Verdana" w:hAnsi="Verdana"/>
              </w:rPr>
              <w:t>) dla oznakowania nowego w ciągu od 14 do 30  dnia po wykonaniu, barwy:</w:t>
            </w:r>
          </w:p>
          <w:p w14:paraId="70E6B1FF" w14:textId="77777777" w:rsidR="004A6DE8" w:rsidRPr="00B116BA" w:rsidRDefault="004A6DE8" w:rsidP="00490C1F">
            <w:pPr>
              <w:numPr>
                <w:ilvl w:val="0"/>
                <w:numId w:val="18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 na nawierzchni asfaltowej</w:t>
            </w:r>
          </w:p>
          <w:p w14:paraId="5D476771" w14:textId="77777777" w:rsidR="004A6DE8" w:rsidRPr="00B116BA" w:rsidRDefault="004A6DE8" w:rsidP="00490C1F">
            <w:pPr>
              <w:numPr>
                <w:ilvl w:val="0"/>
                <w:numId w:val="18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 na nawierzchni betonowej</w:t>
            </w:r>
          </w:p>
          <w:p w14:paraId="175831CB" w14:textId="77777777" w:rsidR="004A6DE8" w:rsidRPr="00B116BA" w:rsidRDefault="004A6DE8" w:rsidP="00490C1F">
            <w:pPr>
              <w:numPr>
                <w:ilvl w:val="0"/>
                <w:numId w:val="18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żółtej</w:t>
            </w:r>
          </w:p>
        </w:tc>
        <w:tc>
          <w:tcPr>
            <w:tcW w:w="1483" w:type="dxa"/>
          </w:tcPr>
          <w:p w14:paraId="2D7B071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3CD09F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C03996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11FD98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7DE81DB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vertAlign w:val="superscript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  <w:p w14:paraId="4CC8553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vertAlign w:val="superscript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  <w:p w14:paraId="3C78E15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7" w:type="dxa"/>
          </w:tcPr>
          <w:p w14:paraId="0469845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F071795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E20936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2C2F1C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7BC2AE64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  <w:lang w:val="en-US"/>
              </w:rPr>
              <w:t xml:space="preserve"> 130</w:t>
            </w:r>
          </w:p>
          <w:p w14:paraId="76A934A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  <w:lang w:val="en-US"/>
              </w:rPr>
              <w:t xml:space="preserve"> 160</w:t>
            </w:r>
          </w:p>
          <w:p w14:paraId="5454D98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  <w:lang w:val="en-US"/>
              </w:rPr>
              <w:t xml:space="preserve"> 100</w:t>
            </w:r>
          </w:p>
        </w:tc>
        <w:tc>
          <w:tcPr>
            <w:tcW w:w="851" w:type="dxa"/>
          </w:tcPr>
          <w:p w14:paraId="562A168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</w:p>
          <w:p w14:paraId="27AF87B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</w:p>
          <w:p w14:paraId="13F5902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</w:p>
          <w:p w14:paraId="4EA815D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</w:p>
          <w:p w14:paraId="215B962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Q3</w:t>
            </w:r>
          </w:p>
          <w:p w14:paraId="519B377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Q4</w:t>
            </w:r>
          </w:p>
          <w:p w14:paraId="4AABDB5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Q2</w:t>
            </w:r>
          </w:p>
        </w:tc>
      </w:tr>
      <w:tr w:rsidR="00B116BA" w:rsidRPr="00B116BA" w14:paraId="1019FB53" w14:textId="77777777" w:rsidTr="00FE3112">
        <w:trPr>
          <w:cantSplit/>
        </w:trPr>
        <w:tc>
          <w:tcPr>
            <w:tcW w:w="496" w:type="dxa"/>
          </w:tcPr>
          <w:p w14:paraId="61968B10" w14:textId="77777777" w:rsidR="004A6DE8" w:rsidRPr="00B116BA" w:rsidRDefault="004A6DE8" w:rsidP="00490C1F">
            <w:pPr>
              <w:numPr>
                <w:ilvl w:val="0"/>
                <w:numId w:val="1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  <w:lang w:val="en-US"/>
              </w:rPr>
            </w:pPr>
          </w:p>
        </w:tc>
        <w:tc>
          <w:tcPr>
            <w:tcW w:w="3685" w:type="dxa"/>
          </w:tcPr>
          <w:p w14:paraId="6761C35F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Współczynnik luminancji w świetle rozproszonym </w:t>
            </w:r>
            <w:proofErr w:type="spellStart"/>
            <w:r w:rsidRPr="00B116BA">
              <w:rPr>
                <w:rFonts w:ascii="Verdana" w:hAnsi="Verdana"/>
              </w:rPr>
              <w:t>Qd</w:t>
            </w:r>
            <w:proofErr w:type="spellEnd"/>
            <w:r w:rsidRPr="00B116BA">
              <w:rPr>
                <w:rFonts w:ascii="Verdana" w:hAnsi="Verdana"/>
              </w:rPr>
              <w:t xml:space="preserve"> (alternatywnie do </w:t>
            </w:r>
            <w:r w:rsidRPr="00B116BA">
              <w:rPr>
                <w:rFonts w:ascii="Verdana" w:hAnsi="Verdana"/>
              </w:rPr>
              <w:sym w:font="Symbol" w:char="F062"/>
            </w:r>
            <w:r w:rsidRPr="00B116BA">
              <w:rPr>
                <w:rFonts w:ascii="Verdana" w:hAnsi="Verdana"/>
              </w:rPr>
              <w:t>) dla oznakowania eksploatowanego w ciągu całego okresu eksploatacji po 30 dniu od wykonania,  barwy:</w:t>
            </w:r>
          </w:p>
          <w:p w14:paraId="2C90F632" w14:textId="77777777" w:rsidR="004A6DE8" w:rsidRPr="00B116BA" w:rsidRDefault="004A6DE8" w:rsidP="00490C1F">
            <w:pPr>
              <w:numPr>
                <w:ilvl w:val="0"/>
                <w:numId w:val="19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 na nawierzchni asfaltowej</w:t>
            </w:r>
          </w:p>
          <w:p w14:paraId="5041981B" w14:textId="77777777" w:rsidR="004A6DE8" w:rsidRPr="00B116BA" w:rsidRDefault="004A6DE8" w:rsidP="00490C1F">
            <w:pPr>
              <w:numPr>
                <w:ilvl w:val="0"/>
                <w:numId w:val="19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 na nawierzchni betonowej</w:t>
            </w:r>
          </w:p>
          <w:p w14:paraId="7F7529A2" w14:textId="77777777" w:rsidR="004A6DE8" w:rsidRPr="00B116BA" w:rsidRDefault="004A6DE8" w:rsidP="00490C1F">
            <w:pPr>
              <w:numPr>
                <w:ilvl w:val="0"/>
                <w:numId w:val="19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żółtej</w:t>
            </w:r>
          </w:p>
        </w:tc>
        <w:tc>
          <w:tcPr>
            <w:tcW w:w="1483" w:type="dxa"/>
          </w:tcPr>
          <w:p w14:paraId="4CCB264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88890D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A2A6007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6B2BC0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71E4C11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FD194E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vertAlign w:val="superscript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  <w:p w14:paraId="564A6F9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vertAlign w:val="superscript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  <w:p w14:paraId="00A879B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7" w:type="dxa"/>
          </w:tcPr>
          <w:p w14:paraId="5A52CE67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5C52C9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84CAD17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0993E7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71FD754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388104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  <w:lang w:val="en-US"/>
              </w:rPr>
              <w:t xml:space="preserve"> 100</w:t>
            </w:r>
          </w:p>
          <w:p w14:paraId="35E59A0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  <w:lang w:val="en-US"/>
              </w:rPr>
              <w:t xml:space="preserve"> 130</w:t>
            </w:r>
          </w:p>
          <w:p w14:paraId="44540D9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  <w:lang w:val="en-US"/>
              </w:rPr>
              <w:t xml:space="preserve"> 80</w:t>
            </w:r>
          </w:p>
        </w:tc>
        <w:tc>
          <w:tcPr>
            <w:tcW w:w="851" w:type="dxa"/>
          </w:tcPr>
          <w:p w14:paraId="679B038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</w:p>
          <w:p w14:paraId="40E3DE9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</w:p>
          <w:p w14:paraId="00DEFA5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</w:p>
          <w:p w14:paraId="0536608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</w:p>
          <w:p w14:paraId="1222DA9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</w:p>
          <w:p w14:paraId="5E2992C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Q2</w:t>
            </w:r>
          </w:p>
          <w:p w14:paraId="7BEFEF4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Q3</w:t>
            </w:r>
          </w:p>
          <w:p w14:paraId="3EBA674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Q1</w:t>
            </w:r>
          </w:p>
        </w:tc>
      </w:tr>
      <w:tr w:rsidR="00B116BA" w:rsidRPr="00B116BA" w14:paraId="607A025F" w14:textId="77777777" w:rsidTr="00FE3112">
        <w:trPr>
          <w:cantSplit/>
        </w:trPr>
        <w:tc>
          <w:tcPr>
            <w:tcW w:w="496" w:type="dxa"/>
          </w:tcPr>
          <w:p w14:paraId="4FCB466A" w14:textId="77777777" w:rsidR="004A6DE8" w:rsidRPr="00B116BA" w:rsidRDefault="004A6DE8" w:rsidP="00490C1F">
            <w:pPr>
              <w:numPr>
                <w:ilvl w:val="0"/>
                <w:numId w:val="1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  <w:lang w:val="en-US"/>
              </w:rPr>
            </w:pPr>
          </w:p>
        </w:tc>
        <w:tc>
          <w:tcPr>
            <w:tcW w:w="3685" w:type="dxa"/>
          </w:tcPr>
          <w:p w14:paraId="4459313E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Szorstkość oznakowania eksploatowanego</w:t>
            </w:r>
          </w:p>
        </w:tc>
        <w:tc>
          <w:tcPr>
            <w:tcW w:w="1483" w:type="dxa"/>
          </w:tcPr>
          <w:p w14:paraId="2CC2DE1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wskaźnik</w:t>
            </w:r>
          </w:p>
          <w:p w14:paraId="4ACF8FB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SRT</w:t>
            </w:r>
          </w:p>
        </w:tc>
        <w:tc>
          <w:tcPr>
            <w:tcW w:w="1417" w:type="dxa"/>
          </w:tcPr>
          <w:p w14:paraId="17C869F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7E97164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45</w:t>
            </w:r>
          </w:p>
        </w:tc>
        <w:tc>
          <w:tcPr>
            <w:tcW w:w="851" w:type="dxa"/>
          </w:tcPr>
          <w:p w14:paraId="053F90C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72A2894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S1</w:t>
            </w:r>
          </w:p>
        </w:tc>
      </w:tr>
      <w:tr w:rsidR="00B116BA" w:rsidRPr="00B116BA" w14:paraId="5434CDF3" w14:textId="77777777" w:rsidTr="00FE3112">
        <w:trPr>
          <w:cantSplit/>
        </w:trPr>
        <w:tc>
          <w:tcPr>
            <w:tcW w:w="496" w:type="dxa"/>
          </w:tcPr>
          <w:p w14:paraId="43B9E7BA" w14:textId="77777777" w:rsidR="004A6DE8" w:rsidRPr="00B116BA" w:rsidRDefault="004A6DE8" w:rsidP="00490C1F">
            <w:pPr>
              <w:numPr>
                <w:ilvl w:val="0"/>
                <w:numId w:val="1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4DFBB604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Trw</w:t>
            </w:r>
            <w:r w:rsidR="0036520E" w:rsidRPr="00B116BA">
              <w:rPr>
                <w:rFonts w:ascii="Verdana" w:hAnsi="Verdana"/>
              </w:rPr>
              <w:t>ałość oznakowania cienkowarstwo</w:t>
            </w:r>
            <w:r w:rsidRPr="00B116BA">
              <w:rPr>
                <w:rFonts w:ascii="Verdana" w:hAnsi="Verdana"/>
              </w:rPr>
              <w:t>wego po 12 miesiącach:</w:t>
            </w:r>
          </w:p>
        </w:tc>
        <w:tc>
          <w:tcPr>
            <w:tcW w:w="1483" w:type="dxa"/>
          </w:tcPr>
          <w:p w14:paraId="4C82A36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AC45C9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skala LCPC</w:t>
            </w:r>
          </w:p>
        </w:tc>
        <w:tc>
          <w:tcPr>
            <w:tcW w:w="1417" w:type="dxa"/>
          </w:tcPr>
          <w:p w14:paraId="6A22194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9317B2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6</w:t>
            </w:r>
          </w:p>
        </w:tc>
        <w:tc>
          <w:tcPr>
            <w:tcW w:w="851" w:type="dxa"/>
          </w:tcPr>
          <w:p w14:paraId="3A4DB13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194CAC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</w:tc>
      </w:tr>
      <w:tr w:rsidR="00B116BA" w:rsidRPr="00B116BA" w14:paraId="44C1A34D" w14:textId="77777777" w:rsidTr="00FE3112">
        <w:trPr>
          <w:cantSplit/>
        </w:trPr>
        <w:tc>
          <w:tcPr>
            <w:tcW w:w="496" w:type="dxa"/>
          </w:tcPr>
          <w:p w14:paraId="08CDB4F4" w14:textId="77777777" w:rsidR="004A6DE8" w:rsidRPr="00B116BA" w:rsidRDefault="004A6DE8" w:rsidP="00490C1F">
            <w:pPr>
              <w:numPr>
                <w:ilvl w:val="0"/>
                <w:numId w:val="1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8</w:t>
            </w:r>
          </w:p>
        </w:tc>
        <w:tc>
          <w:tcPr>
            <w:tcW w:w="3685" w:type="dxa"/>
          </w:tcPr>
          <w:p w14:paraId="56A3A7AA" w14:textId="77777777" w:rsidR="004A6DE8" w:rsidRPr="00B116BA" w:rsidRDefault="004A6DE8" w:rsidP="00490C1F">
            <w:p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Czas schnięcia materiału na nawierzchni</w:t>
            </w:r>
          </w:p>
          <w:p w14:paraId="5F641958" w14:textId="77777777" w:rsidR="004A6DE8" w:rsidRPr="00B116BA" w:rsidRDefault="004A6DE8" w:rsidP="00490C1F">
            <w:pPr>
              <w:numPr>
                <w:ilvl w:val="0"/>
                <w:numId w:val="20"/>
              </w:numPr>
              <w:tabs>
                <w:tab w:val="left" w:pos="-3190"/>
              </w:tabs>
              <w:ind w:left="358" w:hanging="284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 dzień</w:t>
            </w:r>
          </w:p>
          <w:p w14:paraId="1E2D3716" w14:textId="77777777" w:rsidR="004A6DE8" w:rsidRPr="00B116BA" w:rsidRDefault="004A6DE8" w:rsidP="00490C1F">
            <w:pPr>
              <w:numPr>
                <w:ilvl w:val="0"/>
                <w:numId w:val="20"/>
              </w:numPr>
              <w:tabs>
                <w:tab w:val="left" w:pos="-3190"/>
              </w:tabs>
              <w:ind w:left="358" w:hanging="284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 nocy</w:t>
            </w:r>
          </w:p>
        </w:tc>
        <w:tc>
          <w:tcPr>
            <w:tcW w:w="1483" w:type="dxa"/>
          </w:tcPr>
          <w:p w14:paraId="47A712F8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6F8F94F9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h</w:t>
            </w:r>
          </w:p>
          <w:p w14:paraId="72530F56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h</w:t>
            </w:r>
          </w:p>
        </w:tc>
        <w:tc>
          <w:tcPr>
            <w:tcW w:w="1417" w:type="dxa"/>
          </w:tcPr>
          <w:p w14:paraId="7780523F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10E02C68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A3"/>
            </w:r>
            <w:r w:rsidRPr="00B116BA">
              <w:rPr>
                <w:rFonts w:ascii="Verdana" w:hAnsi="Verdana"/>
              </w:rPr>
              <w:t xml:space="preserve"> 1</w:t>
            </w:r>
          </w:p>
          <w:p w14:paraId="03144C74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A3"/>
            </w:r>
            <w:r w:rsidRPr="00B116BA">
              <w:rPr>
                <w:rFonts w:ascii="Verdana" w:hAnsi="Verdana"/>
              </w:rPr>
              <w:t xml:space="preserve"> 2</w:t>
            </w:r>
          </w:p>
        </w:tc>
        <w:tc>
          <w:tcPr>
            <w:tcW w:w="851" w:type="dxa"/>
          </w:tcPr>
          <w:p w14:paraId="3CC5BA3C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08865D34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  <w:p w14:paraId="25B2505C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</w:tc>
      </w:tr>
    </w:tbl>
    <w:p w14:paraId="53A29E8F" w14:textId="77777777" w:rsidR="004A6DE8" w:rsidRPr="00B116BA" w:rsidRDefault="004A6DE8" w:rsidP="00490C1F">
      <w:pPr>
        <w:rPr>
          <w:rFonts w:ascii="Verdana" w:hAnsi="Verdana"/>
        </w:rPr>
      </w:pPr>
    </w:p>
    <w:p w14:paraId="20A9A8C5" w14:textId="77777777" w:rsidR="004A6DE8" w:rsidRPr="00B116BA" w:rsidRDefault="004A6DE8" w:rsidP="00490C1F">
      <w:pPr>
        <w:tabs>
          <w:tab w:val="left" w:pos="993"/>
        </w:tabs>
        <w:ind w:left="851" w:hanging="851"/>
        <w:rPr>
          <w:rFonts w:ascii="Verdana" w:hAnsi="Verdana"/>
        </w:rPr>
      </w:pPr>
      <w:r w:rsidRPr="00B116BA">
        <w:rPr>
          <w:rFonts w:ascii="Verdana" w:hAnsi="Verdana"/>
        </w:rPr>
        <w:t>Tablica 5</w:t>
      </w:r>
      <w:r w:rsidR="00FF529D" w:rsidRPr="00B116BA">
        <w:rPr>
          <w:rFonts w:ascii="Verdana" w:hAnsi="Verdana"/>
        </w:rPr>
        <w:t>.</w:t>
      </w:r>
      <w:r w:rsidR="00622D12" w:rsidRPr="00B116BA">
        <w:rPr>
          <w:rFonts w:ascii="Verdana" w:hAnsi="Verdana"/>
        </w:rPr>
        <w:tab/>
      </w:r>
      <w:r w:rsidRPr="00B116BA">
        <w:rPr>
          <w:rFonts w:ascii="Verdana" w:hAnsi="Verdana"/>
        </w:rPr>
        <w:t xml:space="preserve">Zbiorcze zestawienie wymagań dla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na pozostałych drogach nie wymienionych w tablicy 4</w:t>
      </w:r>
    </w:p>
    <w:tbl>
      <w:tblPr>
        <w:tblW w:w="7930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1481"/>
        <w:gridCol w:w="1418"/>
        <w:gridCol w:w="850"/>
      </w:tblGrid>
      <w:tr w:rsidR="00B116BA" w:rsidRPr="00B116BA" w14:paraId="33634084" w14:textId="77777777" w:rsidTr="00FE3112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14:paraId="27BC58B9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Lp.</w:t>
            </w:r>
          </w:p>
        </w:tc>
        <w:tc>
          <w:tcPr>
            <w:tcW w:w="3685" w:type="dxa"/>
            <w:tcBorders>
              <w:top w:val="single" w:sz="4" w:space="0" w:color="auto"/>
              <w:bottom w:val="double" w:sz="4" w:space="0" w:color="auto"/>
            </w:tcBorders>
          </w:tcPr>
          <w:p w14:paraId="7FA46BCC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Właściwość</w:t>
            </w: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61C872F5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 xml:space="preserve">Jednostka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1EF18F6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Wymagania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C9D8E27" w14:textId="77777777" w:rsidR="004A6DE8" w:rsidRPr="00B116BA" w:rsidRDefault="004A6DE8" w:rsidP="00490C1F">
            <w:pPr>
              <w:jc w:val="center"/>
              <w:rPr>
                <w:rFonts w:ascii="Verdana" w:hAnsi="Verdana"/>
                <w:bCs/>
              </w:rPr>
            </w:pPr>
            <w:r w:rsidRPr="00B116BA">
              <w:rPr>
                <w:rFonts w:ascii="Verdana" w:hAnsi="Verdana"/>
                <w:bCs/>
              </w:rPr>
              <w:t>Klasa</w:t>
            </w:r>
          </w:p>
        </w:tc>
      </w:tr>
      <w:tr w:rsidR="00B116BA" w:rsidRPr="00B116BA" w14:paraId="1C8DF4DC" w14:textId="77777777" w:rsidTr="00FE3112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14:paraId="01AED356" w14:textId="77777777" w:rsidR="004A6DE8" w:rsidRPr="00B116BA" w:rsidRDefault="004A6DE8" w:rsidP="00490C1F">
            <w:pPr>
              <w:numPr>
                <w:ilvl w:val="0"/>
                <w:numId w:val="2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  <w:tcBorders>
              <w:top w:val="double" w:sz="4" w:space="0" w:color="auto"/>
            </w:tcBorders>
          </w:tcPr>
          <w:p w14:paraId="2AEE3361" w14:textId="77777777" w:rsidR="004A6DE8" w:rsidRPr="00B116BA" w:rsidRDefault="004A6DE8" w:rsidP="00490C1F">
            <w:pPr>
              <w:numPr>
                <w:ilvl w:val="12"/>
                <w:numId w:val="0"/>
              </w:numPr>
              <w:textAlignment w:val="auto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Współczynnik odblasku R</w:t>
            </w:r>
            <w:r w:rsidRPr="00B116BA">
              <w:rPr>
                <w:rFonts w:ascii="Verdana" w:hAnsi="Verdana"/>
                <w:vertAlign w:val="subscript"/>
              </w:rPr>
              <w:t>L</w:t>
            </w:r>
            <w:r w:rsidR="0036520E" w:rsidRPr="00B116BA">
              <w:rPr>
                <w:rFonts w:ascii="Verdana" w:hAnsi="Verdana"/>
              </w:rPr>
              <w:t xml:space="preserve"> dla oznako</w:t>
            </w:r>
            <w:r w:rsidRPr="00B116BA">
              <w:rPr>
                <w:rFonts w:ascii="Verdana" w:hAnsi="Verdana"/>
              </w:rPr>
              <w:t xml:space="preserve">wania nowego (w ciągu 14 - 30 dni po wykonaniu) w stanie suchym barwy:    </w:t>
            </w:r>
          </w:p>
          <w:p w14:paraId="0F35DF5E" w14:textId="77777777" w:rsidR="004A6DE8" w:rsidRPr="00B116BA" w:rsidRDefault="004A6DE8" w:rsidP="00490C1F">
            <w:pPr>
              <w:numPr>
                <w:ilvl w:val="1"/>
                <w:numId w:val="22"/>
              </w:numPr>
              <w:ind w:left="355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białej,</w:t>
            </w:r>
          </w:p>
          <w:p w14:paraId="20C6DC70" w14:textId="77777777" w:rsidR="004A6DE8" w:rsidRPr="00B116BA" w:rsidRDefault="004A6DE8" w:rsidP="00490C1F">
            <w:pPr>
              <w:numPr>
                <w:ilvl w:val="1"/>
                <w:numId w:val="22"/>
              </w:numPr>
              <w:ind w:left="355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żółtej tymczasowej</w:t>
            </w: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08036C8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06669D6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9B2558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987402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vertAlign w:val="superscript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  <w:p w14:paraId="14B60A64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6B9647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14FDD4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FE9DC64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9B8C71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200</w:t>
            </w:r>
          </w:p>
          <w:p w14:paraId="30BB74C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150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27B0C6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5984BD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EA1A72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A968AA4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R4</w:t>
            </w:r>
          </w:p>
          <w:p w14:paraId="3C5178A4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R3</w:t>
            </w:r>
          </w:p>
        </w:tc>
      </w:tr>
      <w:tr w:rsidR="00B116BA" w:rsidRPr="00B116BA" w14:paraId="6F8793BF" w14:textId="77777777" w:rsidTr="00FE3112">
        <w:trPr>
          <w:cantSplit/>
        </w:trPr>
        <w:tc>
          <w:tcPr>
            <w:tcW w:w="496" w:type="dxa"/>
          </w:tcPr>
          <w:p w14:paraId="0CF76821" w14:textId="77777777" w:rsidR="004A6DE8" w:rsidRPr="00B116BA" w:rsidRDefault="004A6DE8" w:rsidP="00490C1F">
            <w:pPr>
              <w:numPr>
                <w:ilvl w:val="0"/>
                <w:numId w:val="2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0A62630D" w14:textId="77777777" w:rsidR="004A6DE8" w:rsidRPr="00B116BA" w:rsidRDefault="004A6DE8" w:rsidP="00490C1F">
            <w:pPr>
              <w:textAlignment w:val="auto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Współczynnik odblasku R</w:t>
            </w:r>
            <w:r w:rsidRPr="00B116BA">
              <w:rPr>
                <w:rFonts w:ascii="Verdana" w:hAnsi="Verdana"/>
                <w:vertAlign w:val="subscript"/>
              </w:rPr>
              <w:t>L</w:t>
            </w:r>
            <w:r w:rsidR="0036520E" w:rsidRPr="00B116BA">
              <w:rPr>
                <w:rFonts w:ascii="Verdana" w:hAnsi="Verdana"/>
              </w:rPr>
              <w:t xml:space="preserve"> dla oznako</w:t>
            </w:r>
            <w:r w:rsidRPr="00B116BA">
              <w:rPr>
                <w:rFonts w:ascii="Verdana" w:hAnsi="Verdana"/>
              </w:rPr>
              <w:t xml:space="preserve">wania eksploatowanego od 2 do 6 miesięcy po wykonaniu, barwy: </w:t>
            </w:r>
          </w:p>
          <w:p w14:paraId="7B7EB1E0" w14:textId="77777777" w:rsidR="004A6DE8" w:rsidRPr="00B116BA" w:rsidRDefault="004A6DE8" w:rsidP="00490C1F">
            <w:pPr>
              <w:numPr>
                <w:ilvl w:val="0"/>
                <w:numId w:val="23"/>
              </w:numPr>
              <w:ind w:left="355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białej,</w:t>
            </w:r>
          </w:p>
          <w:p w14:paraId="467ADB81" w14:textId="77777777" w:rsidR="004A6DE8" w:rsidRPr="00B116BA" w:rsidRDefault="004A6DE8" w:rsidP="00490C1F">
            <w:pPr>
              <w:numPr>
                <w:ilvl w:val="0"/>
                <w:numId w:val="23"/>
              </w:numPr>
              <w:ind w:left="355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żółtej</w:t>
            </w:r>
          </w:p>
        </w:tc>
        <w:tc>
          <w:tcPr>
            <w:tcW w:w="1481" w:type="dxa"/>
          </w:tcPr>
          <w:p w14:paraId="7243CAE3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2DCB5D4D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6DC7301B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0D8D738C" w14:textId="77777777" w:rsidR="004A6DE8" w:rsidRPr="00B116BA" w:rsidRDefault="004A6DE8" w:rsidP="00490C1F">
            <w:pPr>
              <w:jc w:val="center"/>
              <w:rPr>
                <w:rFonts w:ascii="Verdana" w:hAnsi="Verdana"/>
                <w:vertAlign w:val="superscript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  <w:p w14:paraId="06967F87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8" w:type="dxa"/>
          </w:tcPr>
          <w:p w14:paraId="56A72453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65296C87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013551DC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75921E17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150</w:t>
            </w:r>
          </w:p>
          <w:p w14:paraId="019948E7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100</w:t>
            </w:r>
          </w:p>
        </w:tc>
        <w:tc>
          <w:tcPr>
            <w:tcW w:w="850" w:type="dxa"/>
          </w:tcPr>
          <w:p w14:paraId="708E7E30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258BE117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0246F2B8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76DA3BA1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R3</w:t>
            </w:r>
          </w:p>
          <w:p w14:paraId="2D2E97F0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R2</w:t>
            </w:r>
          </w:p>
        </w:tc>
      </w:tr>
      <w:tr w:rsidR="00B116BA" w:rsidRPr="00B116BA" w14:paraId="6309B546" w14:textId="77777777" w:rsidTr="00FE3112">
        <w:trPr>
          <w:cantSplit/>
        </w:trPr>
        <w:tc>
          <w:tcPr>
            <w:tcW w:w="496" w:type="dxa"/>
          </w:tcPr>
          <w:p w14:paraId="3F3C041E" w14:textId="77777777" w:rsidR="004A6DE8" w:rsidRPr="00B116BA" w:rsidRDefault="004A6DE8" w:rsidP="00490C1F">
            <w:pPr>
              <w:numPr>
                <w:ilvl w:val="0"/>
                <w:numId w:val="2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7C76C4F1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Współczynnik odblasku R</w:t>
            </w:r>
            <w:r w:rsidRPr="00B116BA">
              <w:rPr>
                <w:rFonts w:ascii="Verdana" w:hAnsi="Verdana"/>
                <w:vertAlign w:val="subscript"/>
              </w:rPr>
              <w:t>L</w:t>
            </w:r>
            <w:r w:rsidR="0036520E" w:rsidRPr="00B116BA">
              <w:rPr>
                <w:rFonts w:ascii="Verdana" w:hAnsi="Verdana"/>
              </w:rPr>
              <w:t xml:space="preserve"> dla oznako</w:t>
            </w:r>
            <w:r w:rsidRPr="00B116BA">
              <w:rPr>
                <w:rFonts w:ascii="Verdana" w:hAnsi="Verdana"/>
              </w:rPr>
              <w:t>wania suchego od 7 miesiąca po wykonaniu barwy białej</w:t>
            </w:r>
          </w:p>
        </w:tc>
        <w:tc>
          <w:tcPr>
            <w:tcW w:w="1481" w:type="dxa"/>
            <w:vAlign w:val="center"/>
          </w:tcPr>
          <w:p w14:paraId="736E4DC7" w14:textId="77777777" w:rsidR="004A6DE8" w:rsidRPr="00B116BA" w:rsidRDefault="00DC26A1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8" w:type="dxa"/>
            <w:vAlign w:val="center"/>
          </w:tcPr>
          <w:p w14:paraId="69AAD1C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100</w:t>
            </w:r>
          </w:p>
        </w:tc>
        <w:tc>
          <w:tcPr>
            <w:tcW w:w="850" w:type="dxa"/>
            <w:vAlign w:val="center"/>
          </w:tcPr>
          <w:p w14:paraId="593F0E05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R2</w:t>
            </w:r>
          </w:p>
        </w:tc>
      </w:tr>
      <w:tr w:rsidR="00B116BA" w:rsidRPr="00B116BA" w14:paraId="67DFBAFA" w14:textId="77777777" w:rsidTr="00FE3112">
        <w:trPr>
          <w:cantSplit/>
        </w:trPr>
        <w:tc>
          <w:tcPr>
            <w:tcW w:w="496" w:type="dxa"/>
          </w:tcPr>
          <w:p w14:paraId="067C2802" w14:textId="77777777" w:rsidR="004A6DE8" w:rsidRPr="00B116BA" w:rsidRDefault="004A6DE8" w:rsidP="00490C1F">
            <w:pPr>
              <w:numPr>
                <w:ilvl w:val="0"/>
                <w:numId w:val="2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64178594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Współczynnik odblasku R</w:t>
            </w:r>
            <w:r w:rsidRPr="00B116BA">
              <w:rPr>
                <w:rFonts w:ascii="Verdana" w:hAnsi="Verdana"/>
                <w:vertAlign w:val="subscript"/>
              </w:rPr>
              <w:t>L</w:t>
            </w:r>
            <w:r w:rsidRPr="00B116BA">
              <w:rPr>
                <w:rFonts w:ascii="Verdana" w:hAnsi="Verdana"/>
              </w:rPr>
              <w:t xml:space="preserve"> dla grubowarstwowego str</w:t>
            </w:r>
            <w:r w:rsidR="0036520E" w:rsidRPr="00B116BA">
              <w:rPr>
                <w:rFonts w:ascii="Verdana" w:hAnsi="Verdana"/>
              </w:rPr>
              <w:t>ukturalnego oznako</w:t>
            </w:r>
            <w:r w:rsidRPr="00B116BA">
              <w:rPr>
                <w:rFonts w:ascii="Verdana" w:hAnsi="Verdana"/>
              </w:rPr>
              <w:t>wania wilgotnego od 14 do 30 dnia po wykonaniu, barwy białej</w:t>
            </w:r>
          </w:p>
        </w:tc>
        <w:tc>
          <w:tcPr>
            <w:tcW w:w="1481" w:type="dxa"/>
            <w:vAlign w:val="center"/>
          </w:tcPr>
          <w:p w14:paraId="756C691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8" w:type="dxa"/>
            <w:vAlign w:val="center"/>
          </w:tcPr>
          <w:p w14:paraId="5B086787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50</w:t>
            </w:r>
          </w:p>
        </w:tc>
        <w:tc>
          <w:tcPr>
            <w:tcW w:w="850" w:type="dxa"/>
            <w:vAlign w:val="center"/>
          </w:tcPr>
          <w:p w14:paraId="6C788DA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RW3</w:t>
            </w:r>
          </w:p>
        </w:tc>
      </w:tr>
      <w:tr w:rsidR="00B116BA" w:rsidRPr="00B116BA" w14:paraId="04A0A281" w14:textId="77777777" w:rsidTr="00FE3112">
        <w:trPr>
          <w:cantSplit/>
        </w:trPr>
        <w:tc>
          <w:tcPr>
            <w:tcW w:w="496" w:type="dxa"/>
          </w:tcPr>
          <w:p w14:paraId="0D14EB5B" w14:textId="77777777" w:rsidR="004A6DE8" w:rsidRPr="00B116BA" w:rsidRDefault="004A6DE8" w:rsidP="00490C1F">
            <w:pPr>
              <w:numPr>
                <w:ilvl w:val="0"/>
                <w:numId w:val="2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7695B010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Współczynnik odblasku R</w:t>
            </w:r>
            <w:r w:rsidRPr="00B116BA">
              <w:rPr>
                <w:rFonts w:ascii="Verdana" w:hAnsi="Verdana"/>
                <w:vertAlign w:val="subscript"/>
              </w:rPr>
              <w:t>L</w:t>
            </w:r>
            <w:r w:rsidRPr="00B116BA">
              <w:rPr>
                <w:rFonts w:ascii="Verdana" w:hAnsi="Verdana"/>
              </w:rPr>
              <w:t xml:space="preserve"> dla grubowa</w:t>
            </w:r>
            <w:r w:rsidR="0036520E" w:rsidRPr="00B116BA">
              <w:rPr>
                <w:rFonts w:ascii="Verdana" w:hAnsi="Verdana"/>
              </w:rPr>
              <w:t>rstwowego strukturalnego oznako</w:t>
            </w:r>
            <w:r w:rsidRPr="00B116BA">
              <w:rPr>
                <w:rFonts w:ascii="Verdana" w:hAnsi="Verdana"/>
              </w:rPr>
              <w:t>wania wilgotnego po 30 dniu od wykonania, barwy białej</w:t>
            </w:r>
          </w:p>
        </w:tc>
        <w:tc>
          <w:tcPr>
            <w:tcW w:w="1481" w:type="dxa"/>
            <w:vAlign w:val="center"/>
          </w:tcPr>
          <w:p w14:paraId="679043E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8" w:type="dxa"/>
            <w:vAlign w:val="center"/>
          </w:tcPr>
          <w:p w14:paraId="2489088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35</w:t>
            </w:r>
          </w:p>
        </w:tc>
        <w:tc>
          <w:tcPr>
            <w:tcW w:w="850" w:type="dxa"/>
            <w:vAlign w:val="center"/>
          </w:tcPr>
          <w:p w14:paraId="3817D05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RW2</w:t>
            </w:r>
          </w:p>
        </w:tc>
      </w:tr>
      <w:tr w:rsidR="00B116BA" w:rsidRPr="00B116BA" w14:paraId="19C4A2C5" w14:textId="77777777" w:rsidTr="00FE3112">
        <w:trPr>
          <w:cantSplit/>
        </w:trPr>
        <w:tc>
          <w:tcPr>
            <w:tcW w:w="496" w:type="dxa"/>
          </w:tcPr>
          <w:p w14:paraId="2186DCDF" w14:textId="77777777" w:rsidR="004A6DE8" w:rsidRPr="00B116BA" w:rsidRDefault="004A6DE8" w:rsidP="00490C1F">
            <w:pPr>
              <w:numPr>
                <w:ilvl w:val="0"/>
                <w:numId w:val="2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4DD41EB8" w14:textId="77777777" w:rsidR="004A6DE8" w:rsidRPr="00B116BA" w:rsidRDefault="004A6DE8" w:rsidP="00490C1F">
            <w:pPr>
              <w:numPr>
                <w:ilvl w:val="12"/>
                <w:numId w:val="0"/>
              </w:numPr>
              <w:textAlignment w:val="auto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Współczynnik luminancji </w:t>
            </w:r>
            <w:r w:rsidRPr="00B116BA">
              <w:rPr>
                <w:rFonts w:ascii="Verdana" w:hAnsi="Verdana"/>
              </w:rPr>
              <w:sym w:font="Symbol" w:char="0062"/>
            </w:r>
            <w:r w:rsidR="0036520E" w:rsidRPr="00B116BA">
              <w:rPr>
                <w:rFonts w:ascii="Verdana" w:hAnsi="Verdana"/>
              </w:rPr>
              <w:t xml:space="preserve"> dla oznakowa</w:t>
            </w:r>
            <w:r w:rsidRPr="00B116BA">
              <w:rPr>
                <w:rFonts w:ascii="Verdana" w:hAnsi="Verdana"/>
              </w:rPr>
              <w:t>nia nowego (od 14 do 30 dnia po wykonaniu)  barwy:</w:t>
            </w:r>
          </w:p>
          <w:p w14:paraId="5DAB4C2A" w14:textId="77777777" w:rsidR="004A6DE8" w:rsidRPr="00B116BA" w:rsidRDefault="004A6DE8" w:rsidP="00490C1F">
            <w:pPr>
              <w:numPr>
                <w:ilvl w:val="0"/>
                <w:numId w:val="24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 na nawierzchni asfaltowej,</w:t>
            </w:r>
          </w:p>
          <w:p w14:paraId="0F95C080" w14:textId="77777777" w:rsidR="004A6DE8" w:rsidRPr="00B116BA" w:rsidRDefault="004A6DE8" w:rsidP="00490C1F">
            <w:pPr>
              <w:numPr>
                <w:ilvl w:val="0"/>
                <w:numId w:val="24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 na nawierzchni betonowej,</w:t>
            </w:r>
          </w:p>
          <w:p w14:paraId="7F06AEC9" w14:textId="77777777" w:rsidR="004A6DE8" w:rsidRPr="00B116BA" w:rsidRDefault="004A6DE8" w:rsidP="00490C1F">
            <w:pPr>
              <w:numPr>
                <w:ilvl w:val="0"/>
                <w:numId w:val="24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żółtej</w:t>
            </w:r>
          </w:p>
        </w:tc>
        <w:tc>
          <w:tcPr>
            <w:tcW w:w="1481" w:type="dxa"/>
          </w:tcPr>
          <w:p w14:paraId="3E6C4F6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C2E078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CE4280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07E067C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  <w:p w14:paraId="46FA82B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  <w:p w14:paraId="13760B51" w14:textId="77777777" w:rsidR="00DC26A1" w:rsidRPr="00B116BA" w:rsidRDefault="00DC26A1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</w:tc>
        <w:tc>
          <w:tcPr>
            <w:tcW w:w="1418" w:type="dxa"/>
          </w:tcPr>
          <w:p w14:paraId="329CCB9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43A227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0547F55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49BA52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0,40</w:t>
            </w:r>
          </w:p>
          <w:p w14:paraId="521AC85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0,50</w:t>
            </w:r>
          </w:p>
          <w:p w14:paraId="68858EC5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0,30</w:t>
            </w:r>
          </w:p>
        </w:tc>
        <w:tc>
          <w:tcPr>
            <w:tcW w:w="850" w:type="dxa"/>
          </w:tcPr>
          <w:p w14:paraId="66C3067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2DCCAF7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B63529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C64B4D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B3</w:t>
            </w:r>
          </w:p>
          <w:p w14:paraId="7E7B50B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B4</w:t>
            </w:r>
          </w:p>
          <w:p w14:paraId="5BD51CF4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B2</w:t>
            </w:r>
          </w:p>
        </w:tc>
      </w:tr>
      <w:tr w:rsidR="00B116BA" w:rsidRPr="00B116BA" w14:paraId="3099C7F9" w14:textId="77777777" w:rsidTr="00FE3112">
        <w:trPr>
          <w:cantSplit/>
        </w:trPr>
        <w:tc>
          <w:tcPr>
            <w:tcW w:w="496" w:type="dxa"/>
          </w:tcPr>
          <w:p w14:paraId="27A52926" w14:textId="77777777" w:rsidR="004A6DE8" w:rsidRPr="00B116BA" w:rsidRDefault="004A6DE8" w:rsidP="00490C1F">
            <w:pPr>
              <w:numPr>
                <w:ilvl w:val="0"/>
                <w:numId w:val="2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06285885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Współczynnik luminancji </w:t>
            </w:r>
            <w:r w:rsidRPr="00B116BA">
              <w:rPr>
                <w:rFonts w:ascii="Verdana" w:hAnsi="Verdana"/>
              </w:rPr>
              <w:sym w:font="Symbol" w:char="F062"/>
            </w:r>
            <w:r w:rsidR="0036520E" w:rsidRPr="00B116BA">
              <w:rPr>
                <w:rFonts w:ascii="Verdana" w:hAnsi="Verdana"/>
              </w:rPr>
              <w:t xml:space="preserve"> dla oznakowa</w:t>
            </w:r>
            <w:r w:rsidRPr="00B116BA">
              <w:rPr>
                <w:rFonts w:ascii="Verdana" w:hAnsi="Verdana"/>
              </w:rPr>
              <w:t>nia eksploatowanego (po 30 dniu od wykonania) barwy:</w:t>
            </w:r>
          </w:p>
          <w:p w14:paraId="54D8A541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 białej</w:t>
            </w:r>
          </w:p>
          <w:p w14:paraId="16489EA2" w14:textId="77777777" w:rsidR="004A6DE8" w:rsidRPr="00B116BA" w:rsidRDefault="004A6DE8" w:rsidP="00490C1F">
            <w:pPr>
              <w:pStyle w:val="Stopka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 żółtej</w:t>
            </w:r>
          </w:p>
        </w:tc>
        <w:tc>
          <w:tcPr>
            <w:tcW w:w="1481" w:type="dxa"/>
          </w:tcPr>
          <w:p w14:paraId="7AFA7587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757BC39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80B41F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2EE469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  <w:p w14:paraId="1A161E77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</w:tc>
        <w:tc>
          <w:tcPr>
            <w:tcW w:w="1418" w:type="dxa"/>
          </w:tcPr>
          <w:p w14:paraId="5D9B836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20C43B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B8F43D0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</w:p>
          <w:p w14:paraId="6229451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0,30</w:t>
            </w:r>
          </w:p>
          <w:p w14:paraId="644CB54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0,20</w:t>
            </w:r>
          </w:p>
        </w:tc>
        <w:tc>
          <w:tcPr>
            <w:tcW w:w="850" w:type="dxa"/>
          </w:tcPr>
          <w:p w14:paraId="6DD480B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0C5C128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3408C1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E4BBC55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B2</w:t>
            </w:r>
          </w:p>
          <w:p w14:paraId="5A84B82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B1</w:t>
            </w:r>
          </w:p>
        </w:tc>
      </w:tr>
      <w:tr w:rsidR="00B116BA" w:rsidRPr="00B116BA" w14:paraId="1FF0EE8C" w14:textId="77777777" w:rsidTr="00FE3112">
        <w:trPr>
          <w:cantSplit/>
        </w:trPr>
        <w:tc>
          <w:tcPr>
            <w:tcW w:w="496" w:type="dxa"/>
          </w:tcPr>
          <w:p w14:paraId="16997573" w14:textId="77777777" w:rsidR="004A6DE8" w:rsidRPr="00B116BA" w:rsidRDefault="004A6DE8" w:rsidP="00490C1F">
            <w:pPr>
              <w:numPr>
                <w:ilvl w:val="0"/>
                <w:numId w:val="2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183B7606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Współczynnik luminancji w świetle rozproszonym </w:t>
            </w:r>
            <w:proofErr w:type="spellStart"/>
            <w:r w:rsidRPr="00B116BA">
              <w:rPr>
                <w:rFonts w:ascii="Verdana" w:hAnsi="Verdana"/>
              </w:rPr>
              <w:t>Qd</w:t>
            </w:r>
            <w:proofErr w:type="spellEnd"/>
            <w:r w:rsidRPr="00B116BA">
              <w:rPr>
                <w:rFonts w:ascii="Verdana" w:hAnsi="Verdana"/>
              </w:rPr>
              <w:t xml:space="preserve"> (alternatywnie do </w:t>
            </w:r>
            <w:r w:rsidRPr="00B116BA">
              <w:rPr>
                <w:rFonts w:ascii="Verdana" w:hAnsi="Verdana"/>
              </w:rPr>
              <w:sym w:font="Symbol" w:char="F062"/>
            </w:r>
            <w:r w:rsidRPr="00B116BA">
              <w:rPr>
                <w:rFonts w:ascii="Verdana" w:hAnsi="Verdana"/>
              </w:rPr>
              <w:t>) dla oznakowania nowego w ciągu od 14 do 30  dnia po wykonaniu, barwy:</w:t>
            </w:r>
          </w:p>
          <w:p w14:paraId="3C2B9554" w14:textId="77777777" w:rsidR="004A6DE8" w:rsidRPr="00B116BA" w:rsidRDefault="004A6DE8" w:rsidP="00490C1F">
            <w:pPr>
              <w:numPr>
                <w:ilvl w:val="0"/>
                <w:numId w:val="18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 na nawierzchni asfaltowej</w:t>
            </w:r>
          </w:p>
          <w:p w14:paraId="6F0C867D" w14:textId="77777777" w:rsidR="004A6DE8" w:rsidRPr="00B116BA" w:rsidRDefault="004A6DE8" w:rsidP="00490C1F">
            <w:pPr>
              <w:numPr>
                <w:ilvl w:val="0"/>
                <w:numId w:val="18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 na nawierzchni betonowej</w:t>
            </w:r>
          </w:p>
          <w:p w14:paraId="4E90547B" w14:textId="77777777" w:rsidR="004A6DE8" w:rsidRPr="00B116BA" w:rsidRDefault="004A6DE8" w:rsidP="00490C1F">
            <w:pPr>
              <w:numPr>
                <w:ilvl w:val="0"/>
                <w:numId w:val="18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żółtej</w:t>
            </w:r>
          </w:p>
        </w:tc>
        <w:tc>
          <w:tcPr>
            <w:tcW w:w="1481" w:type="dxa"/>
          </w:tcPr>
          <w:p w14:paraId="1205E24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06C59CD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61F046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EF7C505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24E2B1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vertAlign w:val="superscript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  <w:p w14:paraId="5BD87FE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vertAlign w:val="superscript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  <w:p w14:paraId="1BB08E20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8" w:type="dxa"/>
          </w:tcPr>
          <w:p w14:paraId="5F49321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613C61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0FA263F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3E23394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77E192B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130</w:t>
            </w:r>
          </w:p>
          <w:p w14:paraId="23C6BAD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160</w:t>
            </w:r>
          </w:p>
          <w:p w14:paraId="19FBB3A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100</w:t>
            </w:r>
          </w:p>
        </w:tc>
        <w:tc>
          <w:tcPr>
            <w:tcW w:w="850" w:type="dxa"/>
          </w:tcPr>
          <w:p w14:paraId="682737A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38EC76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7857E8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755053F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53B71EC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Q3</w:t>
            </w:r>
          </w:p>
          <w:p w14:paraId="33255AF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Q4</w:t>
            </w:r>
          </w:p>
          <w:p w14:paraId="3B1E996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Q2</w:t>
            </w:r>
          </w:p>
        </w:tc>
      </w:tr>
      <w:tr w:rsidR="00B116BA" w:rsidRPr="00B116BA" w14:paraId="4E1F1AA3" w14:textId="77777777" w:rsidTr="00FE3112">
        <w:trPr>
          <w:cantSplit/>
        </w:trPr>
        <w:tc>
          <w:tcPr>
            <w:tcW w:w="496" w:type="dxa"/>
          </w:tcPr>
          <w:p w14:paraId="78FC45AD" w14:textId="77777777" w:rsidR="004A6DE8" w:rsidRPr="00B116BA" w:rsidRDefault="004A6DE8" w:rsidP="00490C1F">
            <w:pPr>
              <w:numPr>
                <w:ilvl w:val="0"/>
                <w:numId w:val="2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  <w:lang w:val="en-US"/>
              </w:rPr>
            </w:pPr>
          </w:p>
        </w:tc>
        <w:tc>
          <w:tcPr>
            <w:tcW w:w="3685" w:type="dxa"/>
          </w:tcPr>
          <w:p w14:paraId="0109EF5E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 xml:space="preserve">Współczynnik luminancji w świetle rozproszonym </w:t>
            </w:r>
            <w:proofErr w:type="spellStart"/>
            <w:r w:rsidRPr="00B116BA">
              <w:rPr>
                <w:rFonts w:ascii="Verdana" w:hAnsi="Verdana"/>
              </w:rPr>
              <w:t>Qd</w:t>
            </w:r>
            <w:proofErr w:type="spellEnd"/>
            <w:r w:rsidRPr="00B116BA">
              <w:rPr>
                <w:rFonts w:ascii="Verdana" w:hAnsi="Verdana"/>
              </w:rPr>
              <w:t xml:space="preserve"> (alternatywnie do </w:t>
            </w:r>
            <w:r w:rsidRPr="00B116BA">
              <w:rPr>
                <w:rFonts w:ascii="Verdana" w:hAnsi="Verdana"/>
              </w:rPr>
              <w:sym w:font="Symbol" w:char="F062"/>
            </w:r>
            <w:r w:rsidRPr="00B116BA">
              <w:rPr>
                <w:rFonts w:ascii="Verdana" w:hAnsi="Verdana"/>
              </w:rPr>
              <w:t>) dla oznakowania eksploatowanego w ciągu całego okresu eksploatacji po 30 dniu od wykonania,  barwy:</w:t>
            </w:r>
          </w:p>
          <w:p w14:paraId="7530A3D0" w14:textId="77777777" w:rsidR="004A6DE8" w:rsidRPr="00B116BA" w:rsidRDefault="004A6DE8" w:rsidP="00490C1F">
            <w:pPr>
              <w:numPr>
                <w:ilvl w:val="0"/>
                <w:numId w:val="19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 na nawierzchni asfaltowej</w:t>
            </w:r>
          </w:p>
          <w:p w14:paraId="66096B61" w14:textId="77777777" w:rsidR="004A6DE8" w:rsidRPr="00B116BA" w:rsidRDefault="004A6DE8" w:rsidP="00490C1F">
            <w:pPr>
              <w:numPr>
                <w:ilvl w:val="0"/>
                <w:numId w:val="19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białej na nawierzchni betonowej</w:t>
            </w:r>
          </w:p>
          <w:p w14:paraId="1269678B" w14:textId="77777777" w:rsidR="004A6DE8" w:rsidRPr="00B116BA" w:rsidRDefault="004A6DE8" w:rsidP="00490C1F">
            <w:pPr>
              <w:numPr>
                <w:ilvl w:val="0"/>
                <w:numId w:val="19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żółtej</w:t>
            </w:r>
          </w:p>
        </w:tc>
        <w:tc>
          <w:tcPr>
            <w:tcW w:w="1481" w:type="dxa"/>
          </w:tcPr>
          <w:p w14:paraId="70B60A4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2B503E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563CB7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080D16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08EDE8A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A0259A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vertAlign w:val="superscript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  <w:p w14:paraId="373559F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vertAlign w:val="superscript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  <w:p w14:paraId="14C948D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mcd m</w:t>
            </w:r>
            <w:r w:rsidRPr="00B116BA">
              <w:rPr>
                <w:rFonts w:ascii="Verdana" w:hAnsi="Verdana"/>
                <w:vertAlign w:val="superscript"/>
              </w:rPr>
              <w:t>-2</w:t>
            </w:r>
            <w:r w:rsidRPr="00B116BA">
              <w:rPr>
                <w:rFonts w:ascii="Verdana" w:hAnsi="Verdana"/>
              </w:rPr>
              <w:t xml:space="preserve"> lx</w:t>
            </w:r>
            <w:r w:rsidRPr="00B116BA">
              <w:rPr>
                <w:rFonts w:ascii="Verdana" w:hAnsi="Verdana"/>
                <w:vertAlign w:val="superscript"/>
              </w:rPr>
              <w:t>-1</w:t>
            </w:r>
          </w:p>
        </w:tc>
        <w:tc>
          <w:tcPr>
            <w:tcW w:w="1418" w:type="dxa"/>
          </w:tcPr>
          <w:p w14:paraId="08FB964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6C1E50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77C54A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07C9327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CA29D6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57C866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100</w:t>
            </w:r>
          </w:p>
          <w:p w14:paraId="653BFF8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130</w:t>
            </w:r>
          </w:p>
          <w:p w14:paraId="49C75C3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80</w:t>
            </w:r>
          </w:p>
        </w:tc>
        <w:tc>
          <w:tcPr>
            <w:tcW w:w="850" w:type="dxa"/>
          </w:tcPr>
          <w:p w14:paraId="0028EF2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D6BE18B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EB86FA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34A15AC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D25363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</w:p>
          <w:p w14:paraId="079E1B0D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Q2</w:t>
            </w:r>
          </w:p>
          <w:p w14:paraId="57807C3E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Q3</w:t>
            </w:r>
          </w:p>
          <w:p w14:paraId="772B2B0A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Q1</w:t>
            </w:r>
          </w:p>
        </w:tc>
      </w:tr>
      <w:tr w:rsidR="00B116BA" w:rsidRPr="00B116BA" w14:paraId="279C7E37" w14:textId="77777777" w:rsidTr="00FE3112">
        <w:trPr>
          <w:cantSplit/>
        </w:trPr>
        <w:tc>
          <w:tcPr>
            <w:tcW w:w="496" w:type="dxa"/>
          </w:tcPr>
          <w:p w14:paraId="1A4DD0BC" w14:textId="77777777" w:rsidR="004A6DE8" w:rsidRPr="00B116BA" w:rsidRDefault="004A6DE8" w:rsidP="00490C1F">
            <w:pPr>
              <w:numPr>
                <w:ilvl w:val="0"/>
                <w:numId w:val="2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  <w:lang w:val="en-US"/>
              </w:rPr>
            </w:pPr>
          </w:p>
        </w:tc>
        <w:tc>
          <w:tcPr>
            <w:tcW w:w="3685" w:type="dxa"/>
          </w:tcPr>
          <w:p w14:paraId="364D76E4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Szorstkość oznakowania eksploatowanego</w:t>
            </w:r>
          </w:p>
        </w:tc>
        <w:tc>
          <w:tcPr>
            <w:tcW w:w="1481" w:type="dxa"/>
          </w:tcPr>
          <w:p w14:paraId="54D6E45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wskaźnik</w:t>
            </w:r>
          </w:p>
          <w:p w14:paraId="5301C8F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SRT</w:t>
            </w:r>
          </w:p>
        </w:tc>
        <w:tc>
          <w:tcPr>
            <w:tcW w:w="1418" w:type="dxa"/>
          </w:tcPr>
          <w:p w14:paraId="0686DDB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7EF52566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45</w:t>
            </w:r>
          </w:p>
        </w:tc>
        <w:tc>
          <w:tcPr>
            <w:tcW w:w="850" w:type="dxa"/>
          </w:tcPr>
          <w:p w14:paraId="1DA8AB6C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6AC52154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S1</w:t>
            </w:r>
          </w:p>
        </w:tc>
      </w:tr>
      <w:tr w:rsidR="00B116BA" w:rsidRPr="00B116BA" w14:paraId="41524CDC" w14:textId="77777777" w:rsidTr="00FE3112">
        <w:trPr>
          <w:cantSplit/>
        </w:trPr>
        <w:tc>
          <w:tcPr>
            <w:tcW w:w="496" w:type="dxa"/>
          </w:tcPr>
          <w:p w14:paraId="39A2D0A2" w14:textId="77777777" w:rsidR="004A6DE8" w:rsidRPr="00B116BA" w:rsidRDefault="004A6DE8" w:rsidP="00490C1F">
            <w:pPr>
              <w:numPr>
                <w:ilvl w:val="0"/>
                <w:numId w:val="2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</w:p>
        </w:tc>
        <w:tc>
          <w:tcPr>
            <w:tcW w:w="3685" w:type="dxa"/>
          </w:tcPr>
          <w:p w14:paraId="362AA9B9" w14:textId="77777777" w:rsidR="004A6DE8" w:rsidRPr="00B116BA" w:rsidRDefault="004A6DE8" w:rsidP="00490C1F">
            <w:pPr>
              <w:numPr>
                <w:ilvl w:val="12"/>
                <w:numId w:val="0"/>
              </w:num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Trw</w:t>
            </w:r>
            <w:r w:rsidR="0036520E" w:rsidRPr="00B116BA">
              <w:rPr>
                <w:rFonts w:ascii="Verdana" w:hAnsi="Verdana"/>
              </w:rPr>
              <w:t>ałość oznakowania cienkowarstwo</w:t>
            </w:r>
            <w:r w:rsidRPr="00B116BA">
              <w:rPr>
                <w:rFonts w:ascii="Verdana" w:hAnsi="Verdana"/>
              </w:rPr>
              <w:t>wego po 12 miesiącach:</w:t>
            </w:r>
          </w:p>
        </w:tc>
        <w:tc>
          <w:tcPr>
            <w:tcW w:w="1481" w:type="dxa"/>
          </w:tcPr>
          <w:p w14:paraId="1DBDF401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1B467D04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skala LCPC</w:t>
            </w:r>
          </w:p>
        </w:tc>
        <w:tc>
          <w:tcPr>
            <w:tcW w:w="1418" w:type="dxa"/>
          </w:tcPr>
          <w:p w14:paraId="7A36D432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247788E3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B3"/>
            </w:r>
            <w:r w:rsidRPr="00B116BA">
              <w:rPr>
                <w:rFonts w:ascii="Verdana" w:hAnsi="Verdana"/>
              </w:rPr>
              <w:t xml:space="preserve"> 6</w:t>
            </w:r>
          </w:p>
        </w:tc>
        <w:tc>
          <w:tcPr>
            <w:tcW w:w="850" w:type="dxa"/>
          </w:tcPr>
          <w:p w14:paraId="18CB36B9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</w:p>
          <w:p w14:paraId="46FF0AE8" w14:textId="77777777" w:rsidR="004A6DE8" w:rsidRPr="00B116BA" w:rsidRDefault="004A6DE8" w:rsidP="00490C1F">
            <w:pPr>
              <w:numPr>
                <w:ilvl w:val="12"/>
                <w:numId w:val="0"/>
              </w:num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</w:tc>
      </w:tr>
      <w:tr w:rsidR="00B116BA" w:rsidRPr="00B116BA" w14:paraId="43E9D1DA" w14:textId="77777777" w:rsidTr="00FE3112">
        <w:trPr>
          <w:cantSplit/>
        </w:trPr>
        <w:tc>
          <w:tcPr>
            <w:tcW w:w="496" w:type="dxa"/>
          </w:tcPr>
          <w:p w14:paraId="0D5B60F4" w14:textId="77777777" w:rsidR="004A6DE8" w:rsidRPr="00B116BA" w:rsidRDefault="004A6DE8" w:rsidP="00490C1F">
            <w:pPr>
              <w:numPr>
                <w:ilvl w:val="0"/>
                <w:numId w:val="21"/>
              </w:numPr>
              <w:tabs>
                <w:tab w:val="left" w:pos="417"/>
              </w:tabs>
              <w:ind w:left="57"/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8</w:t>
            </w:r>
          </w:p>
        </w:tc>
        <w:tc>
          <w:tcPr>
            <w:tcW w:w="3685" w:type="dxa"/>
          </w:tcPr>
          <w:p w14:paraId="05A319A1" w14:textId="77777777" w:rsidR="004A6DE8" w:rsidRPr="00B116BA" w:rsidRDefault="004A6DE8" w:rsidP="00490C1F">
            <w:p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Czas schnięcia materiału na nawierzchni</w:t>
            </w:r>
          </w:p>
          <w:p w14:paraId="5D1AF6AD" w14:textId="77777777" w:rsidR="004A6DE8" w:rsidRPr="00B116BA" w:rsidRDefault="004A6DE8" w:rsidP="00490C1F">
            <w:pPr>
              <w:numPr>
                <w:ilvl w:val="0"/>
                <w:numId w:val="20"/>
              </w:numPr>
              <w:tabs>
                <w:tab w:val="left" w:pos="-3190"/>
              </w:tabs>
              <w:ind w:left="355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 dzień</w:t>
            </w:r>
          </w:p>
          <w:p w14:paraId="6E7625BC" w14:textId="77777777" w:rsidR="004A6DE8" w:rsidRPr="00B116BA" w:rsidRDefault="004A6DE8" w:rsidP="00490C1F">
            <w:pPr>
              <w:numPr>
                <w:ilvl w:val="0"/>
                <w:numId w:val="20"/>
              </w:numPr>
              <w:tabs>
                <w:tab w:val="left" w:pos="-3190"/>
              </w:tabs>
              <w:ind w:left="355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 nocy</w:t>
            </w:r>
          </w:p>
        </w:tc>
        <w:tc>
          <w:tcPr>
            <w:tcW w:w="1481" w:type="dxa"/>
          </w:tcPr>
          <w:p w14:paraId="459283CC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20D71588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h</w:t>
            </w:r>
          </w:p>
          <w:p w14:paraId="7661D5E0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h</w:t>
            </w:r>
          </w:p>
        </w:tc>
        <w:tc>
          <w:tcPr>
            <w:tcW w:w="1418" w:type="dxa"/>
          </w:tcPr>
          <w:p w14:paraId="2256D98E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78E4D4B4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A3"/>
            </w:r>
            <w:r w:rsidRPr="00B116BA">
              <w:rPr>
                <w:rFonts w:ascii="Verdana" w:hAnsi="Verdana"/>
              </w:rPr>
              <w:t xml:space="preserve"> 1</w:t>
            </w:r>
          </w:p>
          <w:p w14:paraId="7DC0FF76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sym w:font="Symbol" w:char="F0A3"/>
            </w:r>
            <w:r w:rsidRPr="00B116BA">
              <w:rPr>
                <w:rFonts w:ascii="Verdana" w:hAnsi="Verdana"/>
              </w:rPr>
              <w:t xml:space="preserve"> 2</w:t>
            </w:r>
          </w:p>
        </w:tc>
        <w:tc>
          <w:tcPr>
            <w:tcW w:w="850" w:type="dxa"/>
          </w:tcPr>
          <w:p w14:paraId="70155EA8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</w:p>
          <w:p w14:paraId="7EDD388E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  <w:p w14:paraId="07CFA496" w14:textId="77777777" w:rsidR="004A6DE8" w:rsidRPr="00B116BA" w:rsidRDefault="004A6DE8" w:rsidP="00490C1F">
            <w:pPr>
              <w:jc w:val="center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-</w:t>
            </w:r>
          </w:p>
        </w:tc>
      </w:tr>
    </w:tbl>
    <w:p w14:paraId="7C247D58" w14:textId="77777777" w:rsidR="004A6DE8" w:rsidRPr="00B116BA" w:rsidRDefault="004A6DE8" w:rsidP="00490C1F">
      <w:pPr>
        <w:rPr>
          <w:rFonts w:ascii="Verdana" w:hAnsi="Verdana"/>
        </w:rPr>
      </w:pPr>
    </w:p>
    <w:p w14:paraId="1EE9A16A" w14:textId="77777777" w:rsidR="004A6DE8" w:rsidRPr="00B116BA" w:rsidRDefault="004A6DE8" w:rsidP="00490C1F">
      <w:pPr>
        <w:pStyle w:val="Nagwek2"/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6.4. Tolerancje wymiarów oznakowania</w:t>
      </w:r>
    </w:p>
    <w:p w14:paraId="03E23082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  <w:b/>
        </w:rPr>
        <w:t xml:space="preserve">6.4.1. </w:t>
      </w:r>
      <w:r w:rsidRPr="00B116BA">
        <w:rPr>
          <w:rFonts w:ascii="Verdana" w:hAnsi="Verdana"/>
        </w:rPr>
        <w:t>Tolerancje nowo wykonanego oznakowania</w:t>
      </w:r>
    </w:p>
    <w:p w14:paraId="176BAC44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</w:rPr>
        <w:t>Tolerancje nowo wykonanego oznakowania poziomego, zgodn</w:t>
      </w:r>
      <w:r w:rsidR="00490C1F" w:rsidRPr="00B116BA">
        <w:rPr>
          <w:rFonts w:ascii="Verdana" w:hAnsi="Verdana"/>
        </w:rPr>
        <w:t>ego z dokumentacją projektową i </w:t>
      </w:r>
      <w:r w:rsidRPr="00B116BA">
        <w:rPr>
          <w:rFonts w:ascii="Verdana" w:hAnsi="Verdana"/>
        </w:rPr>
        <w:t>załącznikiem nr 2 do rozporządzenia Ministra Infrastruktury z 3.07.2003 r</w:t>
      </w:r>
      <w:r w:rsidR="00FF529D" w:rsidRPr="00B116BA">
        <w:rPr>
          <w:rFonts w:ascii="Verdana" w:hAnsi="Verdana"/>
        </w:rPr>
        <w:t>.</w:t>
      </w:r>
      <w:r w:rsidRPr="00B116BA">
        <w:rPr>
          <w:rFonts w:ascii="Verdana" w:hAnsi="Verdana"/>
        </w:rPr>
        <w:t xml:space="preserve"> [7], powinny odpowiadać następującym warunkom:</w:t>
      </w:r>
    </w:p>
    <w:p w14:paraId="18BC79A8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szerokość linii może różnić się od wymaganej o </w:t>
      </w:r>
      <w:r w:rsidRPr="00B116BA">
        <w:rPr>
          <w:rFonts w:ascii="Verdana" w:hAnsi="Verdana"/>
        </w:rPr>
        <w:sym w:font="Symbol" w:char="F0B1"/>
      </w:r>
      <w:r w:rsidRPr="00B116BA">
        <w:rPr>
          <w:rFonts w:ascii="Verdana" w:hAnsi="Verdana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B116BA">
          <w:rPr>
            <w:rFonts w:ascii="Verdana" w:hAnsi="Verdana"/>
          </w:rPr>
          <w:t>5 mm</w:t>
        </w:r>
      </w:smartTag>
      <w:r w:rsidRPr="00B116BA">
        <w:rPr>
          <w:rFonts w:ascii="Verdana" w:hAnsi="Verdana"/>
        </w:rPr>
        <w:t>,</w:t>
      </w:r>
    </w:p>
    <w:p w14:paraId="1193EA6A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długość linii może być mniejsza od wymaganej co najwyżej o </w:t>
      </w:r>
      <w:smartTag w:uri="urn:schemas-microsoft-com:office:smarttags" w:element="metricconverter">
        <w:smartTagPr>
          <w:attr w:name="ProductID" w:val="50 mm"/>
        </w:smartTagPr>
        <w:r w:rsidRPr="00B116BA">
          <w:rPr>
            <w:rFonts w:ascii="Verdana" w:hAnsi="Verdana"/>
          </w:rPr>
          <w:t>50 mm</w:t>
        </w:r>
      </w:smartTag>
      <w:r w:rsidRPr="00B116BA">
        <w:rPr>
          <w:rFonts w:ascii="Verdana" w:hAnsi="Verdana"/>
        </w:rPr>
        <w:t xml:space="preserve"> lub większa co najwyżej o </w:t>
      </w:r>
      <w:smartTag w:uri="urn:schemas-microsoft-com:office:smarttags" w:element="metricconverter">
        <w:smartTagPr>
          <w:attr w:name="ProductID" w:val="150 mm"/>
        </w:smartTagPr>
        <w:r w:rsidRPr="00B116BA">
          <w:rPr>
            <w:rFonts w:ascii="Verdana" w:hAnsi="Verdana"/>
          </w:rPr>
          <w:t>150 mm</w:t>
        </w:r>
      </w:smartTag>
      <w:r w:rsidRPr="00B116BA">
        <w:rPr>
          <w:rFonts w:ascii="Verdana" w:hAnsi="Verdana"/>
        </w:rPr>
        <w:t>,</w:t>
      </w:r>
    </w:p>
    <w:p w14:paraId="7294A9D0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dla linii przerywanych, długość cyklu składającego się z linii</w:t>
      </w:r>
      <w:r w:rsidR="00BE44D4" w:rsidRPr="00B116BA">
        <w:rPr>
          <w:rFonts w:ascii="Verdana" w:hAnsi="Verdana"/>
        </w:rPr>
        <w:t xml:space="preserve"> i przerwy nie może odbiegać od </w:t>
      </w:r>
      <w:r w:rsidRPr="00B116BA">
        <w:rPr>
          <w:rFonts w:ascii="Verdana" w:hAnsi="Verdana"/>
        </w:rPr>
        <w:t xml:space="preserve">średniej liczonej z 10 kolejnych cykli o więcej niż </w:t>
      </w:r>
      <w:r w:rsidRPr="00B116BA">
        <w:rPr>
          <w:rFonts w:ascii="Verdana" w:hAnsi="Verdana"/>
        </w:rPr>
        <w:sym w:font="Symbol" w:char="F0B1"/>
      </w:r>
      <w:r w:rsidRPr="00B116BA">
        <w:rPr>
          <w:rFonts w:ascii="Verdana" w:hAnsi="Verdana"/>
        </w:rPr>
        <w:t xml:space="preserve"> </w:t>
      </w:r>
      <w:smartTag w:uri="urn:schemas-microsoft-com:office:smarttags" w:element="metricconverter">
        <w:smartTagPr>
          <w:attr w:name="ProductID" w:val="50 mm"/>
        </w:smartTagPr>
        <w:r w:rsidRPr="00B116BA">
          <w:rPr>
            <w:rFonts w:ascii="Verdana" w:hAnsi="Verdana"/>
          </w:rPr>
          <w:t>50 mm</w:t>
        </w:r>
      </w:smartTag>
      <w:r w:rsidRPr="00B116BA">
        <w:rPr>
          <w:rFonts w:ascii="Verdana" w:hAnsi="Verdana"/>
        </w:rPr>
        <w:t xml:space="preserve"> długości wymaganej,</w:t>
      </w:r>
    </w:p>
    <w:p w14:paraId="4C439170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dla strzałek, liter i cyfr rozstaw punktów narożnikowych nie</w:t>
      </w:r>
      <w:r w:rsidR="00BE44D4" w:rsidRPr="00B116BA">
        <w:rPr>
          <w:rFonts w:ascii="Verdana" w:hAnsi="Verdana"/>
        </w:rPr>
        <w:t xml:space="preserve"> może mieć większej odchyłki od </w:t>
      </w:r>
      <w:r w:rsidRPr="00B116BA">
        <w:rPr>
          <w:rFonts w:ascii="Verdana" w:hAnsi="Verdana"/>
        </w:rPr>
        <w:t xml:space="preserve">wymaganego wzoru niż </w:t>
      </w:r>
      <w:r w:rsidRPr="00B116BA">
        <w:rPr>
          <w:rFonts w:ascii="Verdana" w:hAnsi="Verdana"/>
        </w:rPr>
        <w:sym w:font="Symbol" w:char="F0B1"/>
      </w:r>
      <w:r w:rsidRPr="00B116BA">
        <w:rPr>
          <w:rFonts w:ascii="Verdana" w:hAnsi="Verdana"/>
        </w:rPr>
        <w:t xml:space="preserve"> </w:t>
      </w:r>
      <w:smartTag w:uri="urn:schemas-microsoft-com:office:smarttags" w:element="metricconverter">
        <w:smartTagPr>
          <w:attr w:name="ProductID" w:val="50 mm"/>
        </w:smartTagPr>
        <w:r w:rsidRPr="00B116BA">
          <w:rPr>
            <w:rFonts w:ascii="Verdana" w:hAnsi="Verdana"/>
          </w:rPr>
          <w:t>50 mm</w:t>
        </w:r>
      </w:smartTag>
      <w:r w:rsidRPr="00B116BA">
        <w:rPr>
          <w:rFonts w:ascii="Verdana" w:hAnsi="Verdana"/>
        </w:rPr>
        <w:t xml:space="preserve"> dla wymiaru długości i </w:t>
      </w:r>
      <w:r w:rsidRPr="00B116BA">
        <w:rPr>
          <w:rFonts w:ascii="Verdana" w:hAnsi="Verdana"/>
        </w:rPr>
        <w:sym w:font="Symbol" w:char="F0B1"/>
      </w:r>
      <w:r w:rsidRPr="00B116BA">
        <w:rPr>
          <w:rFonts w:ascii="Verdana" w:hAnsi="Verdana"/>
        </w:rPr>
        <w:t xml:space="preserve"> </w:t>
      </w:r>
      <w:smartTag w:uri="urn:schemas-microsoft-com:office:smarttags" w:element="metricconverter">
        <w:smartTagPr>
          <w:attr w:name="ProductID" w:val="20 mm"/>
        </w:smartTagPr>
        <w:r w:rsidRPr="00B116BA">
          <w:rPr>
            <w:rFonts w:ascii="Verdana" w:hAnsi="Verdana"/>
          </w:rPr>
          <w:t>20 mm</w:t>
        </w:r>
      </w:smartTag>
      <w:r w:rsidRPr="00B116BA">
        <w:rPr>
          <w:rFonts w:ascii="Verdana" w:hAnsi="Verdana"/>
        </w:rPr>
        <w:t xml:space="preserve"> dla wymiaru szerokości.</w:t>
      </w:r>
    </w:p>
    <w:p w14:paraId="572F5FB6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Przy wykonywaniu nowego oznakowania poziomego, spowodowanego zmianami organizacji ruchu, należy dokładnie usunąć zbędne stare oznakowanie.</w:t>
      </w:r>
    </w:p>
    <w:p w14:paraId="4F77A3C8" w14:textId="77777777" w:rsidR="00BE44D4" w:rsidRPr="00B116BA" w:rsidRDefault="00BE44D4" w:rsidP="00490C1F">
      <w:pPr>
        <w:numPr>
          <w:ilvl w:val="12"/>
          <w:numId w:val="0"/>
        </w:numPr>
        <w:rPr>
          <w:rFonts w:ascii="Verdana" w:hAnsi="Verdana"/>
        </w:rPr>
      </w:pPr>
    </w:p>
    <w:p w14:paraId="3BD30141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  <w:b/>
        </w:rPr>
        <w:lastRenderedPageBreak/>
        <w:t xml:space="preserve">6.4.2. </w:t>
      </w:r>
      <w:r w:rsidRPr="00B116BA">
        <w:rPr>
          <w:rFonts w:ascii="Verdana" w:hAnsi="Verdana"/>
        </w:rPr>
        <w:t>Tolerancje przy odnawianiu istniejącego oznakowania</w:t>
      </w:r>
    </w:p>
    <w:p w14:paraId="28E3ED09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Przy odnawianiu istniejącego oznakowania należy dążyć do  pokrycia pełnej powierzchni istniejących znaków, przy zachowaniu dopuszczalnych tolerancji podanych </w:t>
      </w:r>
      <w:r w:rsidR="0036520E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w punkcie 6.4.1.</w:t>
      </w:r>
    </w:p>
    <w:p w14:paraId="4B09449E" w14:textId="77777777" w:rsidR="001F65B0" w:rsidRPr="00B116BA" w:rsidRDefault="001F65B0" w:rsidP="00490C1F">
      <w:pPr>
        <w:numPr>
          <w:ilvl w:val="12"/>
          <w:numId w:val="0"/>
        </w:numPr>
        <w:rPr>
          <w:rFonts w:ascii="Verdana" w:hAnsi="Verdana"/>
        </w:rPr>
      </w:pPr>
    </w:p>
    <w:p w14:paraId="3D9A2CC7" w14:textId="77777777" w:rsidR="004A6DE8" w:rsidRPr="00B116BA" w:rsidRDefault="004A6DE8" w:rsidP="00490C1F">
      <w:pPr>
        <w:pStyle w:val="Nagwek1"/>
        <w:numPr>
          <w:ilvl w:val="12"/>
          <w:numId w:val="0"/>
        </w:numPr>
        <w:spacing w:before="0" w:after="0"/>
        <w:rPr>
          <w:rFonts w:ascii="Verdana" w:hAnsi="Verdana"/>
        </w:rPr>
      </w:pPr>
      <w:bookmarkStart w:id="14" w:name="_Toc420816686"/>
      <w:r w:rsidRPr="00B116BA">
        <w:rPr>
          <w:rFonts w:ascii="Verdana" w:hAnsi="Verdana"/>
        </w:rPr>
        <w:t>7. Obmiar robót</w:t>
      </w:r>
      <w:bookmarkEnd w:id="14"/>
    </w:p>
    <w:p w14:paraId="5EB49DCA" w14:textId="77777777" w:rsidR="004A6DE8" w:rsidRPr="00B116BA" w:rsidRDefault="004A6DE8" w:rsidP="00490C1F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7.1. Ogólne zasady obmiaru robót</w:t>
      </w:r>
    </w:p>
    <w:p w14:paraId="521643DF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Ogólne</w:t>
      </w:r>
      <w:r w:rsidR="00147429" w:rsidRPr="00B116BA">
        <w:rPr>
          <w:rFonts w:ascii="Verdana" w:hAnsi="Verdana"/>
        </w:rPr>
        <w:t xml:space="preserve"> zasady obmiaru robót podano w S</w:t>
      </w:r>
      <w:r w:rsidRPr="00B116BA">
        <w:rPr>
          <w:rFonts w:ascii="Verdana" w:hAnsi="Verdana"/>
        </w:rPr>
        <w:t>ST D-M-00.00.00 „Wymagania ogólne” pkt 7.</w:t>
      </w:r>
    </w:p>
    <w:p w14:paraId="3B3694A9" w14:textId="77777777" w:rsidR="001F65B0" w:rsidRPr="00B116BA" w:rsidRDefault="001F65B0" w:rsidP="00490C1F">
      <w:pPr>
        <w:numPr>
          <w:ilvl w:val="12"/>
          <w:numId w:val="0"/>
        </w:numPr>
        <w:rPr>
          <w:rFonts w:ascii="Verdana" w:hAnsi="Verdana"/>
        </w:rPr>
      </w:pPr>
    </w:p>
    <w:p w14:paraId="37F1D849" w14:textId="77777777" w:rsidR="004A6DE8" w:rsidRPr="00B116BA" w:rsidRDefault="004A6DE8" w:rsidP="00490C1F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7.2. Jednostka obmiarowa</w:t>
      </w:r>
    </w:p>
    <w:p w14:paraId="54032789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Jednostką obmiarową oznakowania poziomego jest m</w:t>
      </w:r>
      <w:r w:rsidRPr="00B116BA">
        <w:rPr>
          <w:rFonts w:ascii="Verdana" w:hAnsi="Verdana"/>
          <w:vertAlign w:val="superscript"/>
        </w:rPr>
        <w:t>2</w:t>
      </w:r>
      <w:r w:rsidRPr="00B116BA">
        <w:rPr>
          <w:rFonts w:ascii="Verdana" w:hAnsi="Verdana"/>
        </w:rPr>
        <w:t xml:space="preserve"> (metr kwadratowy) powierzchni naniesionych </w:t>
      </w:r>
      <w:proofErr w:type="spellStart"/>
      <w:r w:rsidRPr="00B116BA">
        <w:rPr>
          <w:rFonts w:ascii="Verdana" w:hAnsi="Verdana"/>
        </w:rPr>
        <w:t>oznakowań</w:t>
      </w:r>
      <w:proofErr w:type="spellEnd"/>
      <w:r w:rsidRPr="00B116BA">
        <w:rPr>
          <w:rFonts w:ascii="Verdana" w:hAnsi="Verdana"/>
        </w:rPr>
        <w:t xml:space="preserve"> lub liczba umieszczonych punktowych elementów odblaskowych.</w:t>
      </w:r>
    </w:p>
    <w:p w14:paraId="18108365" w14:textId="77777777" w:rsidR="001F65B0" w:rsidRPr="00B116BA" w:rsidRDefault="001F65B0" w:rsidP="00490C1F">
      <w:pPr>
        <w:numPr>
          <w:ilvl w:val="12"/>
          <w:numId w:val="0"/>
        </w:numPr>
        <w:rPr>
          <w:rFonts w:ascii="Verdana" w:hAnsi="Verdana"/>
        </w:rPr>
      </w:pPr>
    </w:p>
    <w:p w14:paraId="4C8D7E40" w14:textId="77777777" w:rsidR="004A6DE8" w:rsidRPr="00B116BA" w:rsidRDefault="004A6DE8" w:rsidP="00490C1F">
      <w:pPr>
        <w:pStyle w:val="Nagwek1"/>
        <w:numPr>
          <w:ilvl w:val="12"/>
          <w:numId w:val="0"/>
        </w:numPr>
        <w:spacing w:before="0" w:after="0"/>
        <w:rPr>
          <w:rFonts w:ascii="Verdana" w:hAnsi="Verdana"/>
        </w:rPr>
      </w:pPr>
      <w:bookmarkStart w:id="15" w:name="_Toc420816687"/>
      <w:r w:rsidRPr="00B116BA">
        <w:rPr>
          <w:rFonts w:ascii="Verdana" w:hAnsi="Verdana"/>
        </w:rPr>
        <w:t>8. odbiór robót</w:t>
      </w:r>
      <w:bookmarkEnd w:id="15"/>
    </w:p>
    <w:p w14:paraId="6B313ECE" w14:textId="77777777" w:rsidR="004A6DE8" w:rsidRPr="00B116BA" w:rsidRDefault="004A6DE8" w:rsidP="00490C1F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8.1. Ogólne zasady odbioru robót</w:t>
      </w:r>
    </w:p>
    <w:p w14:paraId="5B4351B5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Ogólne</w:t>
      </w:r>
      <w:r w:rsidR="00147429" w:rsidRPr="00B116BA">
        <w:rPr>
          <w:rFonts w:ascii="Verdana" w:hAnsi="Verdana"/>
        </w:rPr>
        <w:t xml:space="preserve"> zasady odbioru robót podano w S</w:t>
      </w:r>
      <w:r w:rsidRPr="00B116BA">
        <w:rPr>
          <w:rFonts w:ascii="Verdana" w:hAnsi="Verdana"/>
        </w:rPr>
        <w:t>ST D-M-00.00.00 „Wymagania ogólne” pkt 8.</w:t>
      </w:r>
    </w:p>
    <w:p w14:paraId="40A263BF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Roboty uznaje się za wykonane zgodnie z dokumentacją projektową, SST i wymaganiami </w:t>
      </w:r>
      <w:r w:rsidR="00C22BD0" w:rsidRPr="00B116BA">
        <w:rPr>
          <w:rFonts w:ascii="Verdana" w:hAnsi="Verdana"/>
        </w:rPr>
        <w:t>UPZ</w:t>
      </w:r>
      <w:r w:rsidRPr="00B116BA">
        <w:rPr>
          <w:rFonts w:ascii="Verdana" w:hAnsi="Verdana"/>
        </w:rPr>
        <w:t>, jeżeli wszystkie pomiary i badania, z zachowaniem tolerancji wg pkt 6, dały wyniki pozytywne.</w:t>
      </w:r>
    </w:p>
    <w:p w14:paraId="30D96BCE" w14:textId="77777777" w:rsidR="001F65B0" w:rsidRPr="00B116BA" w:rsidRDefault="001F65B0" w:rsidP="00490C1F">
      <w:pPr>
        <w:numPr>
          <w:ilvl w:val="12"/>
          <w:numId w:val="0"/>
        </w:numPr>
        <w:rPr>
          <w:rFonts w:ascii="Verdana" w:hAnsi="Verdana"/>
        </w:rPr>
      </w:pPr>
    </w:p>
    <w:p w14:paraId="20099A60" w14:textId="77777777" w:rsidR="004A6DE8" w:rsidRPr="00B116BA" w:rsidRDefault="004A6DE8" w:rsidP="00490C1F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8.2. Odbiór robót zanikających i ulegających zakryciu</w:t>
      </w:r>
    </w:p>
    <w:p w14:paraId="2B7414DE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Odbiór robót zanikających i ulegających zakryciu, w zależności od przyjętego sposobu wykonania robót, może być dokonany po:</w:t>
      </w:r>
    </w:p>
    <w:p w14:paraId="1F5140C6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oczyszczeniu powierzchni nawierzchni,</w:t>
      </w:r>
    </w:p>
    <w:p w14:paraId="0B2EA148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proofErr w:type="spellStart"/>
      <w:r w:rsidRPr="00B116BA">
        <w:rPr>
          <w:rFonts w:ascii="Verdana" w:hAnsi="Verdana"/>
        </w:rPr>
        <w:t>przedznakowaniu</w:t>
      </w:r>
      <w:proofErr w:type="spellEnd"/>
      <w:r w:rsidRPr="00B116BA">
        <w:rPr>
          <w:rFonts w:ascii="Verdana" w:hAnsi="Verdana"/>
        </w:rPr>
        <w:t>,</w:t>
      </w:r>
    </w:p>
    <w:p w14:paraId="16EE0739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frezowaniu nawierzchni przed wykonaniem znakowania materiałem grubowarstwowym,</w:t>
      </w:r>
    </w:p>
    <w:p w14:paraId="4497D4CC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usunięciu istniejącego oznakowania poziomego,</w:t>
      </w:r>
    </w:p>
    <w:p w14:paraId="0FCB6DB4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wykonaniu podkładu (</w:t>
      </w:r>
      <w:proofErr w:type="spellStart"/>
      <w:r w:rsidRPr="00B116BA">
        <w:rPr>
          <w:rFonts w:ascii="Verdana" w:hAnsi="Verdana"/>
        </w:rPr>
        <w:t>primera</w:t>
      </w:r>
      <w:proofErr w:type="spellEnd"/>
      <w:r w:rsidRPr="00B116BA">
        <w:rPr>
          <w:rFonts w:ascii="Verdana" w:hAnsi="Verdana"/>
        </w:rPr>
        <w:t>) na nawierzchni betonowej.</w:t>
      </w:r>
    </w:p>
    <w:p w14:paraId="0A3C52D5" w14:textId="77777777" w:rsidR="001F65B0" w:rsidRPr="00B116BA" w:rsidRDefault="001F65B0" w:rsidP="00490C1F">
      <w:pPr>
        <w:numPr>
          <w:ilvl w:val="0"/>
          <w:numId w:val="1"/>
        </w:numPr>
        <w:rPr>
          <w:rFonts w:ascii="Verdana" w:hAnsi="Verdana"/>
        </w:rPr>
      </w:pPr>
    </w:p>
    <w:p w14:paraId="474270F2" w14:textId="77777777" w:rsidR="004A6DE8" w:rsidRPr="00B116BA" w:rsidRDefault="004A6DE8" w:rsidP="00490C1F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8.3. Odbiór ostateczny</w:t>
      </w:r>
    </w:p>
    <w:p w14:paraId="5AF3DD43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Odbioru ostatecznego należy dokonać po całkowitym zakończeniu robót, </w:t>
      </w:r>
      <w:r w:rsidR="0036520E" w:rsidRPr="00B116BA">
        <w:rPr>
          <w:rFonts w:ascii="Verdana" w:hAnsi="Verdana"/>
        </w:rPr>
        <w:br/>
      </w:r>
      <w:r w:rsidRPr="00B116BA">
        <w:rPr>
          <w:rFonts w:ascii="Verdana" w:hAnsi="Verdana"/>
        </w:rPr>
        <w:t>na podstawie wyników pomiarów i badań jakościowych określonych w punktach od 2 do 6.</w:t>
      </w:r>
    </w:p>
    <w:p w14:paraId="587C3C03" w14:textId="77777777" w:rsidR="001F65B0" w:rsidRPr="00B116BA" w:rsidRDefault="001F65B0" w:rsidP="00490C1F">
      <w:pPr>
        <w:numPr>
          <w:ilvl w:val="12"/>
          <w:numId w:val="0"/>
        </w:numPr>
        <w:rPr>
          <w:rFonts w:ascii="Verdana" w:hAnsi="Verdana"/>
        </w:rPr>
      </w:pPr>
    </w:p>
    <w:p w14:paraId="311735C7" w14:textId="77777777" w:rsidR="004A6DE8" w:rsidRPr="00B116BA" w:rsidRDefault="004A6DE8" w:rsidP="00490C1F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8.4. Odbiór pogwarancyjny</w:t>
      </w:r>
    </w:p>
    <w:p w14:paraId="6276E257" w14:textId="77777777" w:rsidR="004A6DE8" w:rsidRPr="00B116BA" w:rsidRDefault="00A40F74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Odbió</w:t>
      </w:r>
      <w:r w:rsidR="004A6DE8" w:rsidRPr="00B116BA">
        <w:rPr>
          <w:rFonts w:ascii="Verdana" w:hAnsi="Verdana"/>
        </w:rPr>
        <w:t>r pogwarancyjn</w:t>
      </w:r>
      <w:r w:rsidRPr="00B116BA">
        <w:rPr>
          <w:rFonts w:ascii="Verdana" w:hAnsi="Verdana"/>
        </w:rPr>
        <w:t xml:space="preserve">y może być dokonany </w:t>
      </w:r>
      <w:r w:rsidR="004A6DE8" w:rsidRPr="00B116BA">
        <w:rPr>
          <w:rFonts w:ascii="Verdana" w:hAnsi="Verdana"/>
        </w:rPr>
        <w:t>po upływie okresu gwarancyjnego, ustalonego w SST</w:t>
      </w:r>
      <w:r w:rsidRPr="00B116BA">
        <w:rPr>
          <w:rFonts w:ascii="Verdana" w:hAnsi="Verdana"/>
        </w:rPr>
        <w:t xml:space="preserve"> oraz warunkach umowy</w:t>
      </w:r>
      <w:r w:rsidR="004A6DE8" w:rsidRPr="00B116BA">
        <w:rPr>
          <w:rFonts w:ascii="Verdana" w:hAnsi="Verdana"/>
        </w:rPr>
        <w:t>. Sprawdzeniu podlegają cechy oz</w:t>
      </w:r>
      <w:r w:rsidR="00147429" w:rsidRPr="00B116BA">
        <w:rPr>
          <w:rFonts w:ascii="Verdana" w:hAnsi="Verdana"/>
        </w:rPr>
        <w:t>nakowania określone niniejsz</w:t>
      </w:r>
      <w:r w:rsidR="00610174" w:rsidRPr="00B116BA">
        <w:rPr>
          <w:rFonts w:ascii="Verdana" w:hAnsi="Verdana"/>
        </w:rPr>
        <w:t>ej</w:t>
      </w:r>
      <w:r w:rsidR="00147429" w:rsidRPr="00B116BA">
        <w:rPr>
          <w:rFonts w:ascii="Verdana" w:hAnsi="Verdana"/>
        </w:rPr>
        <w:t xml:space="preserve"> S</w:t>
      </w:r>
      <w:r w:rsidR="004A6DE8" w:rsidRPr="00B116BA">
        <w:rPr>
          <w:rFonts w:ascii="Verdana" w:hAnsi="Verdana"/>
        </w:rPr>
        <w:t>ST na podstawie badań wykonanych przed upływem okresu gwarancyjnego.</w:t>
      </w:r>
    </w:p>
    <w:p w14:paraId="05D615A6" w14:textId="77777777" w:rsidR="004A6DE8" w:rsidRPr="00B116BA" w:rsidRDefault="0095400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Ustala się następujące, </w:t>
      </w:r>
      <w:r w:rsidR="004A6DE8" w:rsidRPr="00B116BA">
        <w:rPr>
          <w:rFonts w:ascii="Verdana" w:hAnsi="Verdana"/>
        </w:rPr>
        <w:t>minimaln</w:t>
      </w:r>
      <w:r w:rsidRPr="00B116BA">
        <w:rPr>
          <w:rFonts w:ascii="Verdana" w:hAnsi="Verdana"/>
        </w:rPr>
        <w:t>e</w:t>
      </w:r>
      <w:r w:rsidR="004A6DE8" w:rsidRPr="00B116BA">
        <w:rPr>
          <w:rFonts w:ascii="Verdana" w:hAnsi="Verdana"/>
        </w:rPr>
        <w:t xml:space="preserve"> okres</w:t>
      </w:r>
      <w:r w:rsidRPr="00B116BA">
        <w:rPr>
          <w:rFonts w:ascii="Verdana" w:hAnsi="Verdana"/>
        </w:rPr>
        <w:t>y gwarancyjne</w:t>
      </w:r>
      <w:r w:rsidR="004A6DE8" w:rsidRPr="00B116BA">
        <w:rPr>
          <w:rFonts w:ascii="Verdana" w:hAnsi="Verdana"/>
        </w:rPr>
        <w:t>:</w:t>
      </w:r>
    </w:p>
    <w:p w14:paraId="01094651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a) dla oznakowania cienkowarstwowego:</w:t>
      </w:r>
      <w:r w:rsidR="00610174" w:rsidRPr="00B116BA">
        <w:rPr>
          <w:rFonts w:ascii="Verdana" w:hAnsi="Verdana"/>
        </w:rPr>
        <w:t xml:space="preserve"> co najmniej 12 miesięcy,</w:t>
      </w:r>
    </w:p>
    <w:p w14:paraId="5BDB5011" w14:textId="77777777" w:rsidR="004A6DE8" w:rsidRPr="00B116BA" w:rsidRDefault="004A6DE8" w:rsidP="00490C1F">
      <w:pPr>
        <w:numPr>
          <w:ilvl w:val="0"/>
          <w:numId w:val="9"/>
        </w:numPr>
        <w:rPr>
          <w:rFonts w:ascii="Verdana" w:hAnsi="Verdana"/>
        </w:rPr>
      </w:pPr>
      <w:r w:rsidRPr="00B116BA">
        <w:rPr>
          <w:rFonts w:ascii="Verdana" w:hAnsi="Verdana"/>
        </w:rPr>
        <w:t>dla oznakowania grubowarstwowego, oznakowania taśmami i punktowymi elementami odblaskowymi: co najmniej 24 miesiące.</w:t>
      </w:r>
    </w:p>
    <w:p w14:paraId="079B7053" w14:textId="77777777" w:rsidR="001F65B0" w:rsidRPr="00B116BA" w:rsidRDefault="001F65B0" w:rsidP="001F65B0">
      <w:pPr>
        <w:rPr>
          <w:rFonts w:ascii="Verdana" w:hAnsi="Verdana"/>
        </w:rPr>
      </w:pPr>
    </w:p>
    <w:p w14:paraId="7130DE6A" w14:textId="77777777" w:rsidR="004A6DE8" w:rsidRPr="00B116BA" w:rsidRDefault="004A6DE8" w:rsidP="00490C1F">
      <w:pPr>
        <w:pStyle w:val="Nagwek1"/>
        <w:numPr>
          <w:ilvl w:val="12"/>
          <w:numId w:val="0"/>
        </w:numPr>
        <w:spacing w:before="0" w:after="0"/>
        <w:rPr>
          <w:rFonts w:ascii="Verdana" w:hAnsi="Verdana"/>
        </w:rPr>
      </w:pPr>
      <w:bookmarkStart w:id="16" w:name="_Toc420816688"/>
      <w:r w:rsidRPr="00B116BA">
        <w:rPr>
          <w:rFonts w:ascii="Verdana" w:hAnsi="Verdana"/>
        </w:rPr>
        <w:t>9. podstawa płatności</w:t>
      </w:r>
      <w:bookmarkEnd w:id="16"/>
    </w:p>
    <w:p w14:paraId="7AD18689" w14:textId="77777777" w:rsidR="004A6DE8" w:rsidRPr="00B116BA" w:rsidRDefault="004A6DE8" w:rsidP="00490C1F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9.1. Ogólne ustalenia dotyczące podstawy płatności</w:t>
      </w:r>
    </w:p>
    <w:p w14:paraId="532323B0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>Ogólne ustalenia dotyczące podstaw</w:t>
      </w:r>
      <w:r w:rsidR="00147429" w:rsidRPr="00B116BA">
        <w:rPr>
          <w:rFonts w:ascii="Verdana" w:hAnsi="Verdana"/>
        </w:rPr>
        <w:t>y płatności podano w S</w:t>
      </w:r>
      <w:r w:rsidRPr="00B116BA">
        <w:rPr>
          <w:rFonts w:ascii="Verdana" w:hAnsi="Verdana"/>
        </w:rPr>
        <w:t>ST D-M-00.00.00 „Wymagania ogólne” pkt 9. Ponadto Zamawiający powinien tak sformułować umowę, aby Wykonawca musiał doprowadzić oznakowanie do wymagań zawartych w SST w przypadku zauważenia niezgodności.</w:t>
      </w:r>
    </w:p>
    <w:p w14:paraId="061D02C3" w14:textId="77777777" w:rsidR="001F65B0" w:rsidRPr="00B116BA" w:rsidRDefault="001F65B0" w:rsidP="00490C1F">
      <w:pPr>
        <w:numPr>
          <w:ilvl w:val="12"/>
          <w:numId w:val="0"/>
        </w:numPr>
        <w:rPr>
          <w:rFonts w:ascii="Verdana" w:hAnsi="Verdana"/>
        </w:rPr>
      </w:pPr>
    </w:p>
    <w:p w14:paraId="21FFB4EE" w14:textId="77777777" w:rsidR="004A6DE8" w:rsidRPr="00B116BA" w:rsidRDefault="004A6DE8" w:rsidP="00490C1F">
      <w:pPr>
        <w:pStyle w:val="Nagwek2"/>
        <w:numPr>
          <w:ilvl w:val="12"/>
          <w:numId w:val="0"/>
        </w:numPr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9.2. Cena jednostki obmiarowej</w:t>
      </w:r>
    </w:p>
    <w:p w14:paraId="69CCC9E0" w14:textId="77777777" w:rsidR="004A6DE8" w:rsidRPr="00B116BA" w:rsidRDefault="004A6DE8" w:rsidP="00490C1F">
      <w:pPr>
        <w:numPr>
          <w:ilvl w:val="12"/>
          <w:numId w:val="0"/>
        </w:numPr>
        <w:rPr>
          <w:rFonts w:ascii="Verdana" w:hAnsi="Verdana"/>
        </w:rPr>
      </w:pPr>
      <w:r w:rsidRPr="00B116BA">
        <w:rPr>
          <w:rFonts w:ascii="Verdana" w:hAnsi="Verdana"/>
        </w:rPr>
        <w:t xml:space="preserve">Cena </w:t>
      </w:r>
      <w:smartTag w:uri="urn:schemas-microsoft-com:office:smarttags" w:element="metricconverter">
        <w:smartTagPr>
          <w:attr w:name="ProductID" w:val="1 m2"/>
        </w:smartTagPr>
        <w:r w:rsidRPr="00B116BA">
          <w:rPr>
            <w:rFonts w:ascii="Verdana" w:hAnsi="Verdana"/>
          </w:rPr>
          <w:t>1 m</w:t>
        </w:r>
        <w:r w:rsidRPr="00B116BA">
          <w:rPr>
            <w:rFonts w:ascii="Verdana" w:hAnsi="Verdana"/>
            <w:vertAlign w:val="superscript"/>
          </w:rPr>
          <w:t>2</w:t>
        </w:r>
      </w:smartTag>
      <w:r w:rsidRPr="00B116BA">
        <w:rPr>
          <w:rFonts w:ascii="Verdana" w:hAnsi="Verdana"/>
        </w:rPr>
        <w:t xml:space="preserve"> wykonania robót obejmuje:</w:t>
      </w:r>
    </w:p>
    <w:p w14:paraId="70699826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prace pomiarowe, roboty przygotowawcze i oznakowanie robót,</w:t>
      </w:r>
    </w:p>
    <w:p w14:paraId="1DFEDAB9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przygotowanie i dostarczenie materiałów,</w:t>
      </w:r>
    </w:p>
    <w:p w14:paraId="5519BADB" w14:textId="77777777" w:rsidR="002632D1" w:rsidRPr="00B116BA" w:rsidRDefault="002632D1" w:rsidP="002632D1">
      <w:pPr>
        <w:pStyle w:val="Akapitzlist"/>
        <w:numPr>
          <w:ilvl w:val="0"/>
          <w:numId w:val="1"/>
        </w:numPr>
        <w:spacing w:after="16"/>
        <w:rPr>
          <w:rFonts w:ascii="Verdana" w:hAnsi="Verdana"/>
        </w:rPr>
      </w:pPr>
      <w:r w:rsidRPr="00B116BA">
        <w:rPr>
          <w:rFonts w:ascii="Verdana" w:hAnsi="Verdana"/>
        </w:rPr>
        <w:t>usunięcie oznakowania niezwiązanego z podłożem w miejscu oznakowania planowanego do wykonania,</w:t>
      </w:r>
    </w:p>
    <w:p w14:paraId="5722409E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oczyszczenie podłoża (nawierzchni),</w:t>
      </w:r>
    </w:p>
    <w:p w14:paraId="5815DE2A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proofErr w:type="spellStart"/>
      <w:r w:rsidRPr="00B116BA">
        <w:rPr>
          <w:rFonts w:ascii="Verdana" w:hAnsi="Verdana"/>
        </w:rPr>
        <w:t>przedznakowanie</w:t>
      </w:r>
      <w:proofErr w:type="spellEnd"/>
      <w:r w:rsidRPr="00B116BA">
        <w:rPr>
          <w:rFonts w:ascii="Verdana" w:hAnsi="Verdana"/>
        </w:rPr>
        <w:t>,</w:t>
      </w:r>
    </w:p>
    <w:p w14:paraId="59F8D942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naniesienie powłoki znaków na nawierzchnię drogi o ks</w:t>
      </w:r>
      <w:r w:rsidR="001F65B0" w:rsidRPr="00B116BA">
        <w:rPr>
          <w:rFonts w:ascii="Verdana" w:hAnsi="Verdana"/>
        </w:rPr>
        <w:t>ztałtach i wymiarach zgodnych z </w:t>
      </w:r>
      <w:r w:rsidRPr="00B116BA">
        <w:rPr>
          <w:rFonts w:ascii="Verdana" w:hAnsi="Verdana"/>
        </w:rPr>
        <w:t xml:space="preserve">dokumentacją projektową i załącznikiem </w:t>
      </w:r>
      <w:r w:rsidR="00225801" w:rsidRPr="00B116BA">
        <w:rPr>
          <w:rFonts w:ascii="Verdana" w:hAnsi="Verdana"/>
        </w:rPr>
        <w:t>n</w:t>
      </w:r>
      <w:r w:rsidRPr="00B116BA">
        <w:rPr>
          <w:rFonts w:ascii="Verdana" w:hAnsi="Verdana"/>
        </w:rPr>
        <w:t>r 2 do rozporządzenia Ministra Infrastruktury [7],</w:t>
      </w:r>
    </w:p>
    <w:p w14:paraId="3AB39750" w14:textId="77777777" w:rsidR="004A6DE8" w:rsidRPr="00B116BA" w:rsidRDefault="004A6DE8" w:rsidP="00490C1F">
      <w:pPr>
        <w:numPr>
          <w:ilvl w:val="0"/>
          <w:numId w:val="1"/>
        </w:numPr>
        <w:rPr>
          <w:rFonts w:ascii="Verdana" w:hAnsi="Verdana"/>
        </w:rPr>
      </w:pPr>
      <w:r w:rsidRPr="00B116BA">
        <w:rPr>
          <w:rFonts w:ascii="Verdana" w:hAnsi="Verdana"/>
        </w:rPr>
        <w:t>ochrona znaków przed zniszczeniem przez pojazdy w czasie prowadzenia robót,</w:t>
      </w:r>
    </w:p>
    <w:p w14:paraId="16C0A5D7" w14:textId="77777777" w:rsidR="004A6DE8" w:rsidRPr="00B116BA" w:rsidRDefault="004A6DE8" w:rsidP="00490C1F">
      <w:pPr>
        <w:numPr>
          <w:ilvl w:val="0"/>
          <w:numId w:val="1"/>
        </w:numPr>
        <w:ind w:left="284" w:hanging="284"/>
        <w:rPr>
          <w:rFonts w:ascii="Verdana" w:hAnsi="Verdana"/>
        </w:rPr>
      </w:pPr>
      <w:r w:rsidRPr="00B116BA">
        <w:rPr>
          <w:rFonts w:ascii="Verdana" w:hAnsi="Verdana"/>
        </w:rPr>
        <w:t>przeprowadzenie pomiarów i badań laboratoryjnych wymaganych w specyfikacji technicznej.</w:t>
      </w:r>
    </w:p>
    <w:p w14:paraId="77A6F168" w14:textId="77777777" w:rsidR="004A6DE8" w:rsidRPr="00B116BA" w:rsidRDefault="004A6DE8" w:rsidP="00490C1F">
      <w:pPr>
        <w:pStyle w:val="Nagwek1"/>
        <w:spacing w:before="0" w:after="0"/>
        <w:rPr>
          <w:rFonts w:ascii="Verdana" w:hAnsi="Verdana"/>
        </w:rPr>
      </w:pPr>
      <w:bookmarkStart w:id="17" w:name="_Toc420816689"/>
      <w:r w:rsidRPr="00B116BA">
        <w:rPr>
          <w:rFonts w:ascii="Verdana" w:hAnsi="Verdana"/>
        </w:rPr>
        <w:lastRenderedPageBreak/>
        <w:t>10. przepisy  związane</w:t>
      </w:r>
      <w:bookmarkEnd w:id="17"/>
    </w:p>
    <w:p w14:paraId="5A882DD9" w14:textId="77777777" w:rsidR="004A6DE8" w:rsidRPr="00B116BA" w:rsidRDefault="004A6DE8" w:rsidP="00490C1F">
      <w:pPr>
        <w:pStyle w:val="Nagwek2"/>
        <w:spacing w:before="0" w:after="0"/>
        <w:rPr>
          <w:rFonts w:ascii="Verdana" w:hAnsi="Verdana"/>
        </w:rPr>
      </w:pPr>
      <w:r w:rsidRPr="00B116BA">
        <w:rPr>
          <w:rFonts w:ascii="Verdana" w:hAnsi="Verdana"/>
        </w:rP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339"/>
        <w:gridCol w:w="6380"/>
      </w:tblGrid>
      <w:tr w:rsidR="00B116BA" w:rsidRPr="00B116BA" w14:paraId="0E263EF1" w14:textId="77777777" w:rsidTr="0061017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553BC78" w14:textId="77777777" w:rsidR="004A6DE8" w:rsidRPr="00B116BA" w:rsidRDefault="004A6DE8" w:rsidP="00490C1F">
            <w:pPr>
              <w:jc w:val="right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1.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68720AE1" w14:textId="77777777" w:rsidR="004A6DE8" w:rsidRPr="00B116BA" w:rsidRDefault="004A6DE8" w:rsidP="00490C1F">
            <w:p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PN-89/C-81400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14:paraId="7A1837EC" w14:textId="77777777" w:rsidR="004A6DE8" w:rsidRPr="00B116BA" w:rsidRDefault="004A6DE8" w:rsidP="00490C1F">
            <w:p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Wyroby lakierowe. Pakowanie, przechowywanie i transport</w:t>
            </w:r>
          </w:p>
        </w:tc>
      </w:tr>
      <w:tr w:rsidR="00B116BA" w:rsidRPr="00B116BA" w14:paraId="356D4D56" w14:textId="77777777" w:rsidTr="0061017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C494DBC" w14:textId="77777777" w:rsidR="004A6DE8" w:rsidRPr="00B116BA" w:rsidRDefault="004A6DE8" w:rsidP="00490C1F">
            <w:pPr>
              <w:jc w:val="right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2.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53380940" w14:textId="77777777" w:rsidR="004A6DE8" w:rsidRPr="00B116BA" w:rsidRDefault="004A6DE8" w:rsidP="00490C1F">
            <w:p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PN-85/O-79252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14:paraId="27C7C214" w14:textId="77777777" w:rsidR="004A6DE8" w:rsidRPr="00B116BA" w:rsidRDefault="004A6DE8" w:rsidP="00490C1F">
            <w:p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Opakowania transportowe z zawartością. Znaki i z</w:t>
            </w:r>
            <w:r w:rsidR="00362F82" w:rsidRPr="00B116BA">
              <w:rPr>
                <w:rFonts w:ascii="Verdana" w:hAnsi="Verdana"/>
              </w:rPr>
              <w:t>nakowanie. Wymagania podstawowe</w:t>
            </w:r>
          </w:p>
        </w:tc>
      </w:tr>
      <w:tr w:rsidR="00B116BA" w:rsidRPr="00B116BA" w14:paraId="2D319935" w14:textId="77777777" w:rsidTr="0061017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D3CAE70" w14:textId="77777777" w:rsidR="004A6DE8" w:rsidRPr="00B116BA" w:rsidRDefault="004A6DE8" w:rsidP="00490C1F">
            <w:pPr>
              <w:jc w:val="right"/>
              <w:rPr>
                <w:rFonts w:ascii="Verdana" w:hAnsi="Verdana"/>
                <w:lang w:val="de-DE"/>
              </w:rPr>
            </w:pPr>
            <w:r w:rsidRPr="00B116BA">
              <w:rPr>
                <w:rFonts w:ascii="Verdana" w:hAnsi="Verdana"/>
                <w:lang w:val="de-DE"/>
              </w:rPr>
              <w:t>3.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5BFCE27E" w14:textId="77777777" w:rsidR="004A6DE8" w:rsidRPr="00B116BA" w:rsidRDefault="00A10982" w:rsidP="00490C1F">
            <w:pPr>
              <w:pStyle w:val="Nagwek"/>
              <w:tabs>
                <w:tab w:val="clear" w:pos="4536"/>
                <w:tab w:val="clear" w:pos="9072"/>
              </w:tabs>
              <w:rPr>
                <w:rFonts w:ascii="Verdana" w:hAnsi="Verdana"/>
                <w:sz w:val="20"/>
                <w:lang w:val="de-DE"/>
              </w:rPr>
            </w:pPr>
            <w:r w:rsidRPr="00B116BA">
              <w:rPr>
                <w:rFonts w:ascii="Verdana" w:hAnsi="Verdana"/>
                <w:sz w:val="20"/>
                <w:lang w:val="de-DE"/>
              </w:rPr>
              <w:t>PN-EN 1423:2000</w:t>
            </w:r>
          </w:p>
          <w:p w14:paraId="0F89D385" w14:textId="77777777" w:rsidR="004A6DE8" w:rsidRPr="00B116BA" w:rsidRDefault="004A6DE8" w:rsidP="00490C1F">
            <w:pPr>
              <w:rPr>
                <w:rFonts w:ascii="Verdana" w:hAnsi="Verdana"/>
                <w:lang w:val="de-DE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14:paraId="35843D54" w14:textId="77777777" w:rsidR="004A6DE8" w:rsidRPr="00B116BA" w:rsidRDefault="004A6DE8" w:rsidP="00490C1F">
            <w:pPr>
              <w:pStyle w:val="Tekstprzypisudolnego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Materiały do poziomego oznakowania dróg Materiały do posypywania. Kulki szklane, kruszywo przeciwpoślizgowe i ich mieszaniny)</w:t>
            </w:r>
          </w:p>
        </w:tc>
      </w:tr>
      <w:tr w:rsidR="00B116BA" w:rsidRPr="00B116BA" w14:paraId="4E247041" w14:textId="77777777" w:rsidTr="0061017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2CF49FD" w14:textId="77777777" w:rsidR="004A6DE8" w:rsidRPr="00B116BA" w:rsidRDefault="004A6DE8" w:rsidP="00490C1F">
            <w:pPr>
              <w:jc w:val="right"/>
              <w:rPr>
                <w:rFonts w:ascii="Verdana" w:hAnsi="Verdana"/>
                <w:lang w:val="de-DE"/>
              </w:rPr>
            </w:pPr>
            <w:r w:rsidRPr="00B116BA">
              <w:rPr>
                <w:rFonts w:ascii="Verdana" w:hAnsi="Verdana"/>
                <w:lang w:val="de-DE"/>
              </w:rPr>
              <w:t>3a</w:t>
            </w:r>
            <w:r w:rsidR="002C0C86" w:rsidRPr="00B116BA">
              <w:rPr>
                <w:rFonts w:ascii="Verdana" w:hAnsi="Verdana"/>
                <w:lang w:val="de-DE"/>
              </w:rPr>
              <w:t>.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4556508B" w14:textId="77777777" w:rsidR="004A6DE8" w:rsidRPr="00B116BA" w:rsidRDefault="004A6DE8" w:rsidP="00610174">
            <w:pPr>
              <w:rPr>
                <w:rFonts w:ascii="Verdana" w:hAnsi="Verdana"/>
                <w:lang w:val="de-DE"/>
              </w:rPr>
            </w:pPr>
            <w:r w:rsidRPr="00B116BA">
              <w:rPr>
                <w:rFonts w:ascii="Verdana" w:hAnsi="Verdana"/>
                <w:lang w:val="de-DE"/>
              </w:rPr>
              <w:t xml:space="preserve">PN-EN </w:t>
            </w:r>
            <w:r w:rsidR="00610174" w:rsidRPr="00B116BA">
              <w:rPr>
                <w:rFonts w:ascii="Verdana" w:hAnsi="Verdana"/>
                <w:lang w:val="de-DE"/>
              </w:rPr>
              <w:t>1</w:t>
            </w:r>
            <w:r w:rsidRPr="00B116BA">
              <w:rPr>
                <w:rFonts w:ascii="Verdana" w:hAnsi="Verdana"/>
                <w:lang w:val="de-DE"/>
              </w:rPr>
              <w:t>423:2001/A1:2005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14:paraId="1B5CB1F9" w14:textId="77777777" w:rsidR="004A6DE8" w:rsidRPr="00B116BA" w:rsidRDefault="004A6DE8" w:rsidP="00490C1F">
            <w:p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Materiały do poziomego oznakowania dróg Materiały do posypywania. Kulki szklane, kruszywo przeciwpoślizgowe i ich mieszaniny (Zmiana A1)</w:t>
            </w:r>
          </w:p>
        </w:tc>
      </w:tr>
      <w:tr w:rsidR="00B116BA" w:rsidRPr="00B116BA" w14:paraId="48D5A529" w14:textId="77777777" w:rsidTr="0061017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6F33C70" w14:textId="77777777" w:rsidR="004A6DE8" w:rsidRPr="00B116BA" w:rsidRDefault="004A6DE8" w:rsidP="00490C1F">
            <w:pPr>
              <w:jc w:val="right"/>
              <w:rPr>
                <w:rFonts w:ascii="Verdana" w:hAnsi="Verdana"/>
                <w:lang w:val="de-DE"/>
              </w:rPr>
            </w:pPr>
            <w:r w:rsidRPr="00B116BA">
              <w:rPr>
                <w:rFonts w:ascii="Verdana" w:hAnsi="Verdana"/>
                <w:lang w:val="de-DE"/>
              </w:rPr>
              <w:t>4.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1C6271D3" w14:textId="77777777" w:rsidR="004A6DE8" w:rsidRPr="00B116BA" w:rsidRDefault="00A10982" w:rsidP="00490C1F">
            <w:pPr>
              <w:rPr>
                <w:rFonts w:ascii="Verdana" w:hAnsi="Verdana"/>
                <w:lang w:val="de-DE"/>
              </w:rPr>
            </w:pPr>
            <w:r w:rsidRPr="00B116BA">
              <w:rPr>
                <w:rFonts w:ascii="Verdana" w:hAnsi="Verdana"/>
                <w:lang w:val="de-DE"/>
              </w:rPr>
              <w:t>PN-EN 1436:2000</w:t>
            </w:r>
          </w:p>
          <w:p w14:paraId="07B57D07" w14:textId="77777777" w:rsidR="004A6DE8" w:rsidRPr="00B116BA" w:rsidRDefault="004A6DE8" w:rsidP="00490C1F">
            <w:pPr>
              <w:rPr>
                <w:rFonts w:ascii="Verdana" w:hAnsi="Verdana"/>
                <w:lang w:val="de-DE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14:paraId="588A330F" w14:textId="77777777" w:rsidR="004A6DE8" w:rsidRPr="00B116BA" w:rsidRDefault="004A6DE8" w:rsidP="00490C1F">
            <w:p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Materiały do poziomego oznakowania dróg. Wymagania dotyczące poziomego oznakowania dróg</w:t>
            </w:r>
          </w:p>
        </w:tc>
      </w:tr>
      <w:tr w:rsidR="00B116BA" w:rsidRPr="00B116BA" w14:paraId="5750A018" w14:textId="77777777" w:rsidTr="0061017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72DE026" w14:textId="77777777" w:rsidR="004A6DE8" w:rsidRPr="00B116BA" w:rsidRDefault="004A6DE8" w:rsidP="00490C1F">
            <w:pPr>
              <w:jc w:val="right"/>
              <w:rPr>
                <w:rFonts w:ascii="Verdana" w:hAnsi="Verdana"/>
                <w:lang w:val="de-DE"/>
              </w:rPr>
            </w:pPr>
            <w:r w:rsidRPr="00B116BA">
              <w:rPr>
                <w:rFonts w:ascii="Verdana" w:hAnsi="Verdana"/>
                <w:lang w:val="de-DE"/>
              </w:rPr>
              <w:t>4a.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45FCEBDE" w14:textId="77777777" w:rsidR="004A6DE8" w:rsidRPr="00B116BA" w:rsidRDefault="004A6DE8" w:rsidP="00490C1F">
            <w:pPr>
              <w:rPr>
                <w:rFonts w:ascii="Verdana" w:hAnsi="Verdana"/>
                <w:lang w:val="de-DE"/>
              </w:rPr>
            </w:pPr>
            <w:r w:rsidRPr="00B116BA">
              <w:rPr>
                <w:rFonts w:ascii="Verdana" w:hAnsi="Verdana"/>
                <w:lang w:val="de-DE"/>
              </w:rPr>
              <w:t>PN-EN 1436:2000/A1:2005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14:paraId="12F18A3A" w14:textId="77777777" w:rsidR="004A6DE8" w:rsidRPr="00B116BA" w:rsidRDefault="004A6DE8" w:rsidP="00490C1F">
            <w:pPr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Materiały do poziomego oznakowania dróg. Wymagania dotyczące poziomego oznakowania dróg (Zmiana A1)</w:t>
            </w:r>
          </w:p>
        </w:tc>
      </w:tr>
    </w:tbl>
    <w:p w14:paraId="4B1AAE6E" w14:textId="77777777" w:rsidR="00A562E4" w:rsidRPr="00B116BA" w:rsidRDefault="00A562E4" w:rsidP="00490C1F">
      <w:pPr>
        <w:rPr>
          <w:rFonts w:ascii="Verdana" w:hAnsi="Verdan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339"/>
        <w:gridCol w:w="6380"/>
      </w:tblGrid>
      <w:tr w:rsidR="00B116BA" w:rsidRPr="00B116BA" w14:paraId="0961E097" w14:textId="77777777" w:rsidTr="0061017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9A29983" w14:textId="77777777" w:rsidR="004A6DE8" w:rsidRPr="00B116BA" w:rsidRDefault="004A6DE8" w:rsidP="00490C1F">
            <w:pPr>
              <w:jc w:val="right"/>
              <w:rPr>
                <w:rFonts w:ascii="Verdana" w:hAnsi="Verdana"/>
                <w:lang w:val="de-DE"/>
              </w:rPr>
            </w:pPr>
            <w:r w:rsidRPr="00B116BA">
              <w:rPr>
                <w:rFonts w:ascii="Verdana" w:hAnsi="Verdana"/>
                <w:lang w:val="de-DE"/>
              </w:rPr>
              <w:t>5.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4DE8117A" w14:textId="77777777" w:rsidR="004A6DE8" w:rsidRPr="00B116BA" w:rsidRDefault="004A6DE8" w:rsidP="00490C1F">
            <w:pPr>
              <w:pStyle w:val="Nagwek"/>
              <w:tabs>
                <w:tab w:val="clear" w:pos="4536"/>
                <w:tab w:val="clear" w:pos="9072"/>
              </w:tabs>
              <w:rPr>
                <w:rFonts w:ascii="Verdana" w:hAnsi="Verdana"/>
                <w:sz w:val="20"/>
                <w:lang w:val="de-DE"/>
              </w:rPr>
            </w:pPr>
            <w:r w:rsidRPr="00B116BA">
              <w:rPr>
                <w:rFonts w:ascii="Verdana" w:hAnsi="Verdana"/>
                <w:sz w:val="20"/>
                <w:lang w:val="de-DE"/>
              </w:rPr>
              <w:t>PN-EN 1463-1:2000</w:t>
            </w:r>
          </w:p>
          <w:p w14:paraId="5AF35BD2" w14:textId="77777777" w:rsidR="004A6DE8" w:rsidRPr="00B116BA" w:rsidRDefault="004A6DE8" w:rsidP="00490C1F">
            <w:pPr>
              <w:pStyle w:val="Nagwek"/>
              <w:tabs>
                <w:tab w:val="clear" w:pos="4536"/>
                <w:tab w:val="clear" w:pos="9072"/>
              </w:tabs>
              <w:rPr>
                <w:rFonts w:ascii="Verdana" w:hAnsi="Verdana"/>
                <w:sz w:val="20"/>
                <w:lang w:val="de-DE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14:paraId="451673B6" w14:textId="77777777" w:rsidR="004A6DE8" w:rsidRPr="00B116BA" w:rsidRDefault="004A6DE8" w:rsidP="00490C1F">
            <w:pPr>
              <w:pStyle w:val="Tekstprzypisudolnego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Materiały do poziomego oznakowania dróg. Punktowe elementy odblaskowe Część 1: Wymagania dotyczące charakterystyki nowego elementu</w:t>
            </w:r>
          </w:p>
        </w:tc>
      </w:tr>
      <w:tr w:rsidR="00B116BA" w:rsidRPr="00B116BA" w14:paraId="4AE6ED6D" w14:textId="77777777" w:rsidTr="0061017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0AF1C1AC" w14:textId="77777777" w:rsidR="004A6DE8" w:rsidRPr="00B116BA" w:rsidRDefault="004A6DE8" w:rsidP="00490C1F">
            <w:pPr>
              <w:jc w:val="right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5a</w:t>
            </w:r>
            <w:r w:rsidR="002C0C86" w:rsidRPr="00B116BA">
              <w:rPr>
                <w:rFonts w:ascii="Verdana" w:hAnsi="Verdana"/>
                <w:lang w:val="en-US"/>
              </w:rPr>
              <w:t>.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779F9B87" w14:textId="77777777" w:rsidR="004A6DE8" w:rsidRPr="00B116BA" w:rsidRDefault="004A6DE8" w:rsidP="00490C1F">
            <w:pPr>
              <w:pStyle w:val="Nagwek"/>
              <w:tabs>
                <w:tab w:val="clear" w:pos="4536"/>
                <w:tab w:val="clear" w:pos="9072"/>
              </w:tabs>
              <w:rPr>
                <w:rFonts w:ascii="Verdana" w:hAnsi="Verdana"/>
                <w:sz w:val="20"/>
                <w:lang w:val="en-US"/>
              </w:rPr>
            </w:pPr>
            <w:r w:rsidRPr="00B116BA">
              <w:rPr>
                <w:rFonts w:ascii="Verdana" w:hAnsi="Verdana"/>
                <w:sz w:val="20"/>
                <w:lang w:val="en-US"/>
              </w:rPr>
              <w:t>PN-EN 1463-1:2000/A1:2005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14:paraId="411E8527" w14:textId="77777777" w:rsidR="004A6DE8" w:rsidRPr="00B116BA" w:rsidRDefault="004A6DE8" w:rsidP="00490C1F">
            <w:pPr>
              <w:pStyle w:val="Tekstprzypisudolnego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Materiały do poziomego oznakowania dróg. Punktowe elementy odblaskowe Część 1: Wymagania dotyczące charakterystyki nowego elementu (Zmiana A1)</w:t>
            </w:r>
          </w:p>
        </w:tc>
      </w:tr>
      <w:tr w:rsidR="00B116BA" w:rsidRPr="00B116BA" w14:paraId="5571470F" w14:textId="77777777" w:rsidTr="0061017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82F5AA6" w14:textId="77777777" w:rsidR="004A6DE8" w:rsidRPr="00B116BA" w:rsidRDefault="004A6DE8" w:rsidP="00490C1F">
            <w:pPr>
              <w:jc w:val="right"/>
              <w:rPr>
                <w:rFonts w:ascii="Verdana" w:hAnsi="Verdana"/>
                <w:lang w:val="en-US"/>
              </w:rPr>
            </w:pPr>
            <w:r w:rsidRPr="00B116BA">
              <w:rPr>
                <w:rFonts w:ascii="Verdana" w:hAnsi="Verdana"/>
                <w:lang w:val="en-US"/>
              </w:rPr>
              <w:t>5b</w:t>
            </w:r>
            <w:r w:rsidR="002C0C86" w:rsidRPr="00B116BA">
              <w:rPr>
                <w:rFonts w:ascii="Verdana" w:hAnsi="Verdana"/>
                <w:lang w:val="en-US"/>
              </w:rPr>
              <w:t>.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6BB542EE" w14:textId="77777777" w:rsidR="004A6DE8" w:rsidRPr="00B116BA" w:rsidRDefault="004A6DE8" w:rsidP="00490C1F">
            <w:pPr>
              <w:pStyle w:val="Nagwek"/>
              <w:tabs>
                <w:tab w:val="clear" w:pos="4536"/>
                <w:tab w:val="clear" w:pos="9072"/>
              </w:tabs>
              <w:rPr>
                <w:rFonts w:ascii="Verdana" w:hAnsi="Verdana"/>
                <w:sz w:val="20"/>
              </w:rPr>
            </w:pPr>
            <w:r w:rsidRPr="00B116BA">
              <w:rPr>
                <w:rFonts w:ascii="Verdana" w:hAnsi="Verdana"/>
                <w:sz w:val="20"/>
              </w:rPr>
              <w:t>PN-EN 1463-2:2000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14:paraId="23D5A03F" w14:textId="77777777" w:rsidR="004A6DE8" w:rsidRPr="00B116BA" w:rsidRDefault="004A6DE8" w:rsidP="00490C1F">
            <w:pPr>
              <w:pStyle w:val="Tekstprzypisudolnego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Materiały do poziomego oznakowania dróg. Punktowe elementy odblaskowe Część 2: Badania terenowe</w:t>
            </w:r>
          </w:p>
        </w:tc>
      </w:tr>
      <w:tr w:rsidR="00B116BA" w:rsidRPr="00B116BA" w14:paraId="550FB2C7" w14:textId="77777777" w:rsidTr="0061017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5BFF0CC" w14:textId="77777777" w:rsidR="004A6DE8" w:rsidRPr="00B116BA" w:rsidRDefault="004A6DE8" w:rsidP="00490C1F">
            <w:pPr>
              <w:jc w:val="right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6.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5F85C6F5" w14:textId="77777777" w:rsidR="004A6DE8" w:rsidRPr="00B116BA" w:rsidRDefault="004A6DE8" w:rsidP="00490C1F">
            <w:pPr>
              <w:pStyle w:val="Nagwek"/>
              <w:tabs>
                <w:tab w:val="clear" w:pos="4536"/>
                <w:tab w:val="clear" w:pos="9072"/>
              </w:tabs>
              <w:rPr>
                <w:rFonts w:ascii="Verdana" w:hAnsi="Verdana"/>
                <w:sz w:val="20"/>
              </w:rPr>
            </w:pPr>
            <w:r w:rsidRPr="00B116BA">
              <w:rPr>
                <w:rFonts w:ascii="Verdana" w:hAnsi="Verdana"/>
                <w:sz w:val="20"/>
              </w:rPr>
              <w:t>PN-EN 1871:2003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14:paraId="2A2E80CB" w14:textId="77777777" w:rsidR="004A6DE8" w:rsidRPr="00B116BA" w:rsidRDefault="004A6DE8" w:rsidP="00490C1F">
            <w:pPr>
              <w:pStyle w:val="Tekstprzypisudolnego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Materiały do poziomego oznakowania dróg. Właściwości fizyczne</w:t>
            </w:r>
          </w:p>
        </w:tc>
      </w:tr>
      <w:tr w:rsidR="00B116BA" w:rsidRPr="00B116BA" w14:paraId="17C34F4E" w14:textId="77777777" w:rsidTr="0061017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64A5DA0" w14:textId="77777777" w:rsidR="004A6DE8" w:rsidRPr="00B116BA" w:rsidRDefault="004A6DE8" w:rsidP="00490C1F">
            <w:pPr>
              <w:jc w:val="right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6a</w:t>
            </w:r>
            <w:r w:rsidR="002C0C86" w:rsidRPr="00B116BA">
              <w:rPr>
                <w:rFonts w:ascii="Verdana" w:hAnsi="Verdana"/>
              </w:rPr>
              <w:t>.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7DF69B16" w14:textId="77777777" w:rsidR="004A6DE8" w:rsidRPr="00B116BA" w:rsidRDefault="004A6DE8" w:rsidP="00490C1F">
            <w:pPr>
              <w:pStyle w:val="Nagwek"/>
              <w:tabs>
                <w:tab w:val="clear" w:pos="4536"/>
                <w:tab w:val="clear" w:pos="9072"/>
              </w:tabs>
              <w:rPr>
                <w:rFonts w:ascii="Verdana" w:hAnsi="Verdana"/>
                <w:sz w:val="20"/>
                <w:lang w:val="de-DE"/>
              </w:rPr>
            </w:pPr>
            <w:r w:rsidRPr="00B116BA">
              <w:rPr>
                <w:rFonts w:ascii="Verdana" w:hAnsi="Verdana"/>
                <w:sz w:val="20"/>
                <w:lang w:val="de-DE"/>
              </w:rPr>
              <w:t>PN-EN 13036-4: 2004(U)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</w:tcPr>
          <w:p w14:paraId="78A8A4A2" w14:textId="77777777" w:rsidR="004A6DE8" w:rsidRPr="00B116BA" w:rsidRDefault="004A6DE8" w:rsidP="00490C1F">
            <w:pPr>
              <w:pStyle w:val="Tekstprzypisudolnego"/>
              <w:rPr>
                <w:rFonts w:ascii="Verdana" w:hAnsi="Verdana"/>
              </w:rPr>
            </w:pPr>
            <w:r w:rsidRPr="00B116BA">
              <w:rPr>
                <w:rFonts w:ascii="Verdana" w:hAnsi="Verdana"/>
              </w:rPr>
              <w:t>Drogi samochodowe i lotniskowe – Metody badań – Część 4: Metoda pomiaru oporów poślizgu/poślizgnięcia na powierzchni: próba wahadła</w:t>
            </w:r>
          </w:p>
          <w:p w14:paraId="78C0CE9D" w14:textId="77777777" w:rsidR="001F65B0" w:rsidRPr="00B116BA" w:rsidRDefault="001F65B0" w:rsidP="00490C1F">
            <w:pPr>
              <w:pStyle w:val="Tekstprzypisudolnego"/>
              <w:rPr>
                <w:rFonts w:ascii="Verdana" w:hAnsi="Verdana"/>
              </w:rPr>
            </w:pPr>
          </w:p>
        </w:tc>
      </w:tr>
    </w:tbl>
    <w:p w14:paraId="3AC616F6" w14:textId="77777777" w:rsidR="004A6DE8" w:rsidRPr="00B116BA" w:rsidRDefault="004A6DE8" w:rsidP="00490C1F">
      <w:pPr>
        <w:pStyle w:val="Nagwek2"/>
        <w:spacing w:before="0" w:after="0"/>
        <w:rPr>
          <w:rFonts w:ascii="Verdana" w:hAnsi="Verdana"/>
        </w:rPr>
      </w:pPr>
      <w:r w:rsidRPr="00B116BA">
        <w:rPr>
          <w:rFonts w:ascii="Verdana" w:hAnsi="Verdana"/>
          <w:lang w:val="de-DE"/>
        </w:rPr>
        <w:t xml:space="preserve">10.2. </w:t>
      </w:r>
      <w:r w:rsidRPr="00B116BA">
        <w:rPr>
          <w:rFonts w:ascii="Verdana" w:hAnsi="Verdana"/>
        </w:rPr>
        <w:t>Przepisy związane i inne dokumenty</w:t>
      </w:r>
    </w:p>
    <w:p w14:paraId="5C6BBAF9" w14:textId="77777777" w:rsidR="004A6DE8" w:rsidRPr="00B116BA" w:rsidRDefault="004A6DE8" w:rsidP="00490C1F">
      <w:pPr>
        <w:numPr>
          <w:ilvl w:val="0"/>
          <w:numId w:val="10"/>
        </w:numPr>
        <w:tabs>
          <w:tab w:val="clear" w:pos="0"/>
          <w:tab w:val="num" w:pos="-2835"/>
        </w:tabs>
        <w:ind w:left="426" w:hanging="138"/>
        <w:rPr>
          <w:rFonts w:ascii="Verdana" w:hAnsi="Verdana"/>
        </w:rPr>
      </w:pPr>
      <w:r w:rsidRPr="00B116BA">
        <w:rPr>
          <w:rFonts w:ascii="Verdana" w:hAnsi="Verdana"/>
        </w:rPr>
        <w:t>Załącznik nr 2 do rozporządzenia Ministra Infrastruktury z dnia 3 lipca 2003r. Szczegółowe warunki techniczne dla znaków drogowych poziomych i warunki ich umieszczania na dro</w:t>
      </w:r>
      <w:r w:rsidR="00362F82" w:rsidRPr="00B116BA">
        <w:rPr>
          <w:rFonts w:ascii="Verdana" w:hAnsi="Verdana"/>
        </w:rPr>
        <w:t>gach (Dz. U. nr 220, poz. 2181)</w:t>
      </w:r>
    </w:p>
    <w:p w14:paraId="2BF0D9F8" w14:textId="77777777" w:rsidR="004A6DE8" w:rsidRPr="00B116BA" w:rsidRDefault="004A6DE8" w:rsidP="00490C1F">
      <w:pPr>
        <w:numPr>
          <w:ilvl w:val="0"/>
          <w:numId w:val="10"/>
        </w:numPr>
        <w:tabs>
          <w:tab w:val="clear" w:pos="0"/>
          <w:tab w:val="num" w:pos="-2835"/>
        </w:tabs>
        <w:ind w:left="426" w:hanging="138"/>
        <w:rPr>
          <w:rFonts w:ascii="Verdana" w:hAnsi="Verdana"/>
        </w:rPr>
      </w:pPr>
      <w:r w:rsidRPr="00B116BA">
        <w:rPr>
          <w:rFonts w:ascii="Verdana" w:hAnsi="Verdana"/>
        </w:rPr>
        <w:t>Rozporządzenie  Ministra  Infrastruktury   z  dnia  11 sierpnia 2004 r.  w  sprawie  sposobów deklarowania zgodności wyrobów budowlanych oraz sposobu znakowania ich  znakiem budowl</w:t>
      </w:r>
      <w:r w:rsidR="00362F82" w:rsidRPr="00B116BA">
        <w:rPr>
          <w:rFonts w:ascii="Verdana" w:hAnsi="Verdana"/>
        </w:rPr>
        <w:t>anym (Dz. U. nr 198, poz. 2041)</w:t>
      </w:r>
    </w:p>
    <w:p w14:paraId="51E6CE11" w14:textId="77777777" w:rsidR="004A6DE8" w:rsidRPr="00B116BA" w:rsidRDefault="004A6DE8" w:rsidP="00490C1F">
      <w:pPr>
        <w:numPr>
          <w:ilvl w:val="0"/>
          <w:numId w:val="10"/>
        </w:numPr>
        <w:tabs>
          <w:tab w:val="clear" w:pos="0"/>
          <w:tab w:val="num" w:pos="-2835"/>
        </w:tabs>
        <w:ind w:left="426" w:hanging="138"/>
        <w:rPr>
          <w:rFonts w:ascii="Verdana" w:hAnsi="Verdana"/>
        </w:rPr>
      </w:pPr>
      <w:r w:rsidRPr="00B116BA">
        <w:rPr>
          <w:rFonts w:ascii="Verdana" w:hAnsi="Verdana"/>
        </w:rPr>
        <w:t xml:space="preserve">Warunki Techniczne. Poziome znakowanie dróg. POD-97. Seria „I” - Informacje, Instrukcje. Zeszyt nr 55. </w:t>
      </w:r>
      <w:proofErr w:type="spellStart"/>
      <w:r w:rsidRPr="00B116BA">
        <w:rPr>
          <w:rFonts w:ascii="Verdana" w:hAnsi="Verdana"/>
        </w:rPr>
        <w:t>IBDiM</w:t>
      </w:r>
      <w:proofErr w:type="spellEnd"/>
      <w:r w:rsidRPr="00B116BA">
        <w:rPr>
          <w:rFonts w:ascii="Verdana" w:hAnsi="Verdana"/>
        </w:rPr>
        <w:t>, W</w:t>
      </w:r>
      <w:r w:rsidR="00362F82" w:rsidRPr="00B116BA">
        <w:rPr>
          <w:rFonts w:ascii="Verdana" w:hAnsi="Verdana"/>
        </w:rPr>
        <w:t>arszawa, 1997</w:t>
      </w:r>
    </w:p>
    <w:p w14:paraId="1E7C4D40" w14:textId="77777777" w:rsidR="004A6DE8" w:rsidRPr="00B116BA" w:rsidRDefault="004A6DE8" w:rsidP="00490C1F">
      <w:pPr>
        <w:numPr>
          <w:ilvl w:val="0"/>
          <w:numId w:val="10"/>
        </w:numPr>
        <w:tabs>
          <w:tab w:val="clear" w:pos="0"/>
          <w:tab w:val="num" w:pos="-2835"/>
        </w:tabs>
        <w:ind w:left="426" w:hanging="138"/>
        <w:rPr>
          <w:rFonts w:ascii="Verdana" w:hAnsi="Verdana"/>
        </w:rPr>
      </w:pPr>
      <w:r w:rsidRPr="00B116BA">
        <w:rPr>
          <w:rFonts w:ascii="Verdana" w:hAnsi="Verdana"/>
        </w:rPr>
        <w:t>Warunki Techniczne. Poziome znakowanie dróg. POD-2006. Seria „I” - Informacje, Instrukcje.</w:t>
      </w:r>
      <w:r w:rsidR="00362F82" w:rsidRPr="00B116BA">
        <w:rPr>
          <w:rFonts w:ascii="Verdana" w:hAnsi="Verdana"/>
        </w:rPr>
        <w:t xml:space="preserve"> </w:t>
      </w:r>
      <w:proofErr w:type="spellStart"/>
      <w:r w:rsidR="00362F82" w:rsidRPr="00B116BA">
        <w:rPr>
          <w:rFonts w:ascii="Verdana" w:hAnsi="Verdana"/>
        </w:rPr>
        <w:t>IBDiM</w:t>
      </w:r>
      <w:proofErr w:type="spellEnd"/>
      <w:r w:rsidR="00362F82" w:rsidRPr="00B116BA">
        <w:rPr>
          <w:rFonts w:ascii="Verdana" w:hAnsi="Verdana"/>
        </w:rPr>
        <w:t>, Warszawa, w opracowaniu</w:t>
      </w:r>
    </w:p>
    <w:p w14:paraId="21AC5962" w14:textId="77777777" w:rsidR="004A6DE8" w:rsidRPr="00B116BA" w:rsidRDefault="004A6DE8" w:rsidP="00490C1F">
      <w:pPr>
        <w:numPr>
          <w:ilvl w:val="0"/>
          <w:numId w:val="10"/>
        </w:numPr>
        <w:tabs>
          <w:tab w:val="clear" w:pos="0"/>
          <w:tab w:val="num" w:pos="-2835"/>
        </w:tabs>
        <w:ind w:left="426" w:hanging="138"/>
        <w:rPr>
          <w:rFonts w:ascii="Verdana" w:hAnsi="Verdana"/>
        </w:rPr>
      </w:pPr>
      <w:r w:rsidRPr="00B116BA">
        <w:rPr>
          <w:rFonts w:ascii="Verdana" w:hAnsi="Verdana"/>
        </w:rPr>
        <w:t>Prawo przewozowe (Dz. U. nr 53 z 1984 r., po</w:t>
      </w:r>
      <w:r w:rsidR="00362F82" w:rsidRPr="00B116BA">
        <w:rPr>
          <w:rFonts w:ascii="Verdana" w:hAnsi="Verdana"/>
        </w:rPr>
        <w:t>z. 272 z późniejszymi zmianami)</w:t>
      </w:r>
    </w:p>
    <w:p w14:paraId="6BEDC2DD" w14:textId="77777777" w:rsidR="004A6DE8" w:rsidRPr="00B116BA" w:rsidRDefault="004A6DE8" w:rsidP="00490C1F">
      <w:pPr>
        <w:numPr>
          <w:ilvl w:val="0"/>
          <w:numId w:val="10"/>
        </w:numPr>
        <w:tabs>
          <w:tab w:val="clear" w:pos="0"/>
          <w:tab w:val="num" w:pos="-2835"/>
        </w:tabs>
        <w:ind w:left="426" w:hanging="138"/>
        <w:rPr>
          <w:rFonts w:ascii="Verdana" w:hAnsi="Verdana"/>
        </w:rPr>
      </w:pPr>
      <w:r w:rsidRPr="00B116BA">
        <w:rPr>
          <w:rFonts w:ascii="Verdana" w:hAnsi="Verdana"/>
        </w:rPr>
        <w:t>Rozporządzenie  Ministra  Infrastruktury   z  dnia  11 sierpnia 2004 r.  w  sprawie  systemów oceny zgodności, wymagań jakie powinny spełniać notyfikowane jednostki uczestniczące w ocenie zgodności oraz sposobu oznaczania wyrobów budowlanych oznakowanie</w:t>
      </w:r>
      <w:r w:rsidR="00362F82" w:rsidRPr="00B116BA">
        <w:rPr>
          <w:rFonts w:ascii="Verdana" w:hAnsi="Verdana"/>
        </w:rPr>
        <w:t>m CE (Dz. U. nr 195, poz. 2011)</w:t>
      </w:r>
    </w:p>
    <w:p w14:paraId="1B599651" w14:textId="77777777" w:rsidR="004A6DE8" w:rsidRPr="00B116BA" w:rsidRDefault="004A6DE8" w:rsidP="00490C1F">
      <w:pPr>
        <w:numPr>
          <w:ilvl w:val="0"/>
          <w:numId w:val="10"/>
        </w:numPr>
        <w:tabs>
          <w:tab w:val="clear" w:pos="0"/>
          <w:tab w:val="num" w:pos="-2835"/>
        </w:tabs>
        <w:ind w:left="426" w:hanging="138"/>
        <w:rPr>
          <w:rFonts w:ascii="Verdana" w:hAnsi="Verdana"/>
        </w:rPr>
      </w:pPr>
      <w:r w:rsidRPr="00B116BA">
        <w:rPr>
          <w:rFonts w:ascii="Verdana" w:hAnsi="Verdana"/>
        </w:rPr>
        <w:t xml:space="preserve">Rozporządzenie Ministra Zdrowia z dnia 2 września 2003 r. w sprawie oznakowania opakowań substancji niebezpiecznych i preparatów niebezpiecznych (Dz. U. </w:t>
      </w:r>
      <w:r w:rsidR="00110BD4" w:rsidRPr="00B116BA">
        <w:rPr>
          <w:rFonts w:ascii="Verdana" w:hAnsi="Verdana"/>
        </w:rPr>
        <w:t xml:space="preserve">nr </w:t>
      </w:r>
      <w:r w:rsidR="00362F82" w:rsidRPr="00B116BA">
        <w:rPr>
          <w:rFonts w:ascii="Verdana" w:hAnsi="Verdana"/>
        </w:rPr>
        <w:t>73, poz. 1679)</w:t>
      </w:r>
    </w:p>
    <w:p w14:paraId="56E868FB" w14:textId="77777777" w:rsidR="004A6DE8" w:rsidRPr="00B116BA" w:rsidRDefault="004A6DE8" w:rsidP="00490C1F">
      <w:pPr>
        <w:numPr>
          <w:ilvl w:val="0"/>
          <w:numId w:val="10"/>
        </w:numPr>
        <w:tabs>
          <w:tab w:val="clear" w:pos="0"/>
          <w:tab w:val="num" w:pos="-2835"/>
        </w:tabs>
        <w:ind w:left="426" w:hanging="138"/>
        <w:rPr>
          <w:rFonts w:ascii="Verdana" w:hAnsi="Verdana"/>
        </w:rPr>
      </w:pPr>
      <w:r w:rsidRPr="00B116BA">
        <w:rPr>
          <w:rFonts w:ascii="Verdana" w:hAnsi="Verdana"/>
        </w:rPr>
        <w:t>Umowa europejska dotycząca międzynarodowego przewozu to</w:t>
      </w:r>
      <w:r w:rsidR="00362F82" w:rsidRPr="00B116BA">
        <w:rPr>
          <w:rFonts w:ascii="Verdana" w:hAnsi="Verdana"/>
        </w:rPr>
        <w:t>warów niebezpiecznych (RID/ADR)</w:t>
      </w:r>
    </w:p>
    <w:p w14:paraId="2D1050EF" w14:textId="77777777" w:rsidR="00225801" w:rsidRPr="00B116BA" w:rsidRDefault="00225801" w:rsidP="00490C1F">
      <w:pPr>
        <w:numPr>
          <w:ilvl w:val="0"/>
          <w:numId w:val="10"/>
        </w:numPr>
        <w:tabs>
          <w:tab w:val="clear" w:pos="0"/>
          <w:tab w:val="num" w:pos="-2835"/>
        </w:tabs>
        <w:ind w:left="426" w:hanging="138"/>
        <w:rPr>
          <w:rFonts w:ascii="Verdana" w:hAnsi="Verdana"/>
        </w:rPr>
      </w:pPr>
      <w:r w:rsidRPr="00B116BA">
        <w:rPr>
          <w:rFonts w:ascii="Verdana" w:hAnsi="Verdana"/>
        </w:rPr>
        <w:t>Rozporządzenie Ministra Infrastruktury z dnia 8 listopada 2004 r. w sprawie aprobat technicznych oraz jednostek organizacyjnych uprawnionych do ich wydania (Dz.U.</w:t>
      </w:r>
      <w:r w:rsidR="00966CEB" w:rsidRPr="00B116BA">
        <w:rPr>
          <w:rFonts w:ascii="Verdana" w:hAnsi="Verdana"/>
        </w:rPr>
        <w:t xml:space="preserve"> </w:t>
      </w:r>
      <w:r w:rsidR="00362F82" w:rsidRPr="00B116BA">
        <w:rPr>
          <w:rFonts w:ascii="Verdana" w:hAnsi="Verdana"/>
        </w:rPr>
        <w:t>nr 249, poz. 2497)</w:t>
      </w:r>
    </w:p>
    <w:p w14:paraId="65FD9BF1" w14:textId="77777777" w:rsidR="004A6DE8" w:rsidRPr="00B116BA" w:rsidRDefault="004A6DE8" w:rsidP="00490C1F">
      <w:pPr>
        <w:rPr>
          <w:rFonts w:ascii="Verdana" w:hAnsi="Verdana"/>
        </w:rPr>
      </w:pPr>
      <w:r w:rsidRPr="00B116BA">
        <w:rPr>
          <w:rFonts w:ascii="Verdana" w:hAnsi="Verdana"/>
        </w:rPr>
        <w:tab/>
      </w:r>
    </w:p>
    <w:sectPr w:rsidR="004A6DE8" w:rsidRPr="00B116BA" w:rsidSect="003C0047">
      <w:headerReference w:type="default" r:id="rId12"/>
      <w:footerReference w:type="default" r:id="rId13"/>
      <w:pgSz w:w="11907" w:h="16840" w:code="9"/>
      <w:pgMar w:top="992" w:right="1134" w:bottom="851" w:left="1134" w:header="709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B541E" w14:textId="77777777" w:rsidR="00E61DED" w:rsidRDefault="00E61DED">
      <w:r>
        <w:separator/>
      </w:r>
    </w:p>
  </w:endnote>
  <w:endnote w:type="continuationSeparator" w:id="0">
    <w:p w14:paraId="59A8A8B3" w14:textId="77777777" w:rsidR="00E61DED" w:rsidRDefault="00E61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C7869" w14:textId="77777777" w:rsidR="00A40F74" w:rsidRPr="00FE3112" w:rsidRDefault="00A40F74">
    <w:pPr>
      <w:pStyle w:val="Stopka"/>
      <w:jc w:val="center"/>
      <w:rPr>
        <w:rFonts w:ascii="Verdana" w:hAnsi="Verdana"/>
        <w:sz w:val="16"/>
      </w:rPr>
    </w:pPr>
    <w:r w:rsidRPr="00FE3112">
      <w:rPr>
        <w:rFonts w:ascii="Verdana" w:hAnsi="Verdana"/>
        <w:sz w:val="16"/>
      </w:rPr>
      <w:t xml:space="preserve">Strona - </w:t>
    </w:r>
    <w:sdt>
      <w:sdtPr>
        <w:rPr>
          <w:rFonts w:ascii="Verdana" w:hAnsi="Verdana"/>
          <w:b/>
          <w:sz w:val="16"/>
        </w:rPr>
        <w:id w:val="-942991961"/>
        <w:docPartObj>
          <w:docPartGallery w:val="Page Numbers (Bottom of Page)"/>
          <w:docPartUnique/>
        </w:docPartObj>
      </w:sdtPr>
      <w:sdtEndPr>
        <w:rPr>
          <w:b w:val="0"/>
        </w:rPr>
      </w:sdtEndPr>
      <w:sdtContent>
        <w:r w:rsidRPr="00FE3112">
          <w:rPr>
            <w:rFonts w:ascii="Verdana" w:hAnsi="Verdana"/>
            <w:b/>
            <w:sz w:val="16"/>
          </w:rPr>
          <w:fldChar w:fldCharType="begin"/>
        </w:r>
        <w:r w:rsidRPr="00FE3112">
          <w:rPr>
            <w:rFonts w:ascii="Verdana" w:hAnsi="Verdana"/>
            <w:b/>
            <w:sz w:val="16"/>
          </w:rPr>
          <w:instrText>PAGE   \* MERGEFORMAT</w:instrText>
        </w:r>
        <w:r w:rsidRPr="00FE3112">
          <w:rPr>
            <w:rFonts w:ascii="Verdana" w:hAnsi="Verdana"/>
            <w:b/>
            <w:sz w:val="16"/>
          </w:rPr>
          <w:fldChar w:fldCharType="separate"/>
        </w:r>
        <w:r w:rsidR="00407099">
          <w:rPr>
            <w:rFonts w:ascii="Verdana" w:hAnsi="Verdana"/>
            <w:b/>
            <w:noProof/>
            <w:sz w:val="16"/>
          </w:rPr>
          <w:t>1</w:t>
        </w:r>
        <w:r w:rsidRPr="00FE3112">
          <w:rPr>
            <w:rFonts w:ascii="Verdana" w:hAnsi="Verdana"/>
            <w:b/>
            <w:sz w:val="16"/>
          </w:rPr>
          <w:fldChar w:fldCharType="end"/>
        </w:r>
        <w:r w:rsidRPr="00FE3112">
          <w:rPr>
            <w:rFonts w:ascii="Verdana" w:hAnsi="Verdana"/>
            <w:sz w:val="16"/>
          </w:rPr>
          <w:t xml:space="preserve"> 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B792C" w14:textId="77777777" w:rsidR="00E61DED" w:rsidRDefault="00E61DED">
      <w:r>
        <w:separator/>
      </w:r>
    </w:p>
  </w:footnote>
  <w:footnote w:type="continuationSeparator" w:id="0">
    <w:p w14:paraId="43A59524" w14:textId="77777777" w:rsidR="00E61DED" w:rsidRDefault="00E61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1A3B" w14:textId="77777777" w:rsidR="00A40F74" w:rsidRPr="00733B5A" w:rsidRDefault="00A40F74" w:rsidP="00FE3112">
    <w:pPr>
      <w:pStyle w:val="Nagwek"/>
      <w:jc w:val="center"/>
      <w:rPr>
        <w:rFonts w:ascii="Verdana" w:hAnsi="Verdana"/>
        <w:bCs/>
        <w:iCs/>
        <w:sz w:val="15"/>
        <w:szCs w:val="15"/>
      </w:rPr>
    </w:pPr>
    <w:r w:rsidRPr="00733B5A">
      <w:rPr>
        <w:rFonts w:ascii="Verdana" w:hAnsi="Verdana"/>
        <w:bCs/>
        <w:iCs/>
        <w:sz w:val="15"/>
        <w:szCs w:val="15"/>
      </w:rPr>
      <w:t>SZCZEGÓŁOWA SPECYFIKACJA TECHNICZNA</w:t>
    </w:r>
  </w:p>
  <w:p w14:paraId="6CC60693" w14:textId="77777777" w:rsidR="00A40F74" w:rsidRPr="00733B5A" w:rsidRDefault="00A40F74" w:rsidP="00FE3112">
    <w:pPr>
      <w:pStyle w:val="Nagwek"/>
      <w:jc w:val="center"/>
      <w:rPr>
        <w:rFonts w:ascii="Verdana" w:hAnsi="Verdana"/>
        <w:bCs/>
        <w:iCs/>
        <w:sz w:val="15"/>
        <w:szCs w:val="15"/>
      </w:rPr>
    </w:pPr>
    <w:r w:rsidRPr="00733B5A">
      <w:rPr>
        <w:rFonts w:ascii="Verdana" w:hAnsi="Verdana"/>
        <w:bCs/>
        <w:iCs/>
        <w:sz w:val="15"/>
        <w:szCs w:val="15"/>
      </w:rPr>
      <w:t>D-</w:t>
    </w:r>
    <w:r>
      <w:rPr>
        <w:rFonts w:ascii="Verdana" w:hAnsi="Verdana"/>
        <w:bCs/>
        <w:iCs/>
        <w:sz w:val="15"/>
        <w:szCs w:val="15"/>
      </w:rPr>
      <w:t>07.01.01 Oznakowanie poziome</w:t>
    </w:r>
  </w:p>
  <w:p w14:paraId="03F717A3" w14:textId="77777777" w:rsidR="00A40F74" w:rsidRPr="002265BB" w:rsidRDefault="00A40F74" w:rsidP="00FE3112">
    <w:pPr>
      <w:pStyle w:val="Nagwek"/>
      <w:pBdr>
        <w:bottom w:val="double" w:sz="4" w:space="1" w:color="auto"/>
      </w:pBdr>
      <w:jc w:val="center"/>
      <w:rPr>
        <w:rFonts w:ascii="Verdana" w:hAnsi="Verdana"/>
        <w:sz w:val="14"/>
        <w:szCs w:val="16"/>
      </w:rPr>
    </w:pPr>
  </w:p>
  <w:p w14:paraId="395280C9" w14:textId="77777777" w:rsidR="00A40F74" w:rsidRPr="00BE44D4" w:rsidRDefault="00A40F74">
    <w:pPr>
      <w:pStyle w:val="Nagwek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E60E522"/>
    <w:lvl w:ilvl="0">
      <w:numFmt w:val="decimal"/>
      <w:lvlText w:val="*"/>
      <w:lvlJc w:val="left"/>
    </w:lvl>
  </w:abstractNum>
  <w:abstractNum w:abstractNumId="1" w15:restartNumberingAfterBreak="0">
    <w:nsid w:val="00A848DF"/>
    <w:multiLevelType w:val="multilevel"/>
    <w:tmpl w:val="2C3C5958"/>
    <w:lvl w:ilvl="0">
      <w:start w:val="1"/>
      <w:numFmt w:val="decimal"/>
      <w:lvlText w:val="%1.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E3460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153F2F"/>
    <w:multiLevelType w:val="hybridMultilevel"/>
    <w:tmpl w:val="37400880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64D41"/>
    <w:multiLevelType w:val="singleLevel"/>
    <w:tmpl w:val="376E012C"/>
    <w:lvl w:ilvl="0">
      <w:start w:val="1"/>
      <w:numFmt w:val="decimal"/>
      <w:lvlText w:val="%1"/>
      <w:legacy w:legacy="1" w:legacySpace="120" w:legacyIndent="360"/>
      <w:lvlJc w:val="left"/>
    </w:lvl>
  </w:abstractNum>
  <w:abstractNum w:abstractNumId="5" w15:restartNumberingAfterBreak="0">
    <w:nsid w:val="1B4136AB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2068C"/>
    <w:multiLevelType w:val="hybridMultilevel"/>
    <w:tmpl w:val="C67061AA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90A48"/>
    <w:multiLevelType w:val="singleLevel"/>
    <w:tmpl w:val="43102DDE"/>
    <w:lvl w:ilvl="0">
      <w:start w:val="7"/>
      <w:numFmt w:val="decimal"/>
      <w:lvlText w:val="%1."/>
      <w:lvlJc w:val="right"/>
      <w:pPr>
        <w:tabs>
          <w:tab w:val="num" w:pos="0"/>
        </w:tabs>
        <w:ind w:left="360" w:hanging="72"/>
      </w:pPr>
      <w:rPr>
        <w:rFonts w:hint="default"/>
      </w:rPr>
    </w:lvl>
  </w:abstractNum>
  <w:abstractNum w:abstractNumId="10" w15:restartNumberingAfterBreak="0">
    <w:nsid w:val="348A4474"/>
    <w:multiLevelType w:val="hybridMultilevel"/>
    <w:tmpl w:val="90603B60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52334CF"/>
    <w:multiLevelType w:val="singleLevel"/>
    <w:tmpl w:val="376E012C"/>
    <w:lvl w:ilvl="0">
      <w:start w:val="1"/>
      <w:numFmt w:val="decimal"/>
      <w:lvlText w:val="%1"/>
      <w:legacy w:legacy="1" w:legacySpace="120" w:legacyIndent="360"/>
      <w:lvlJc w:val="left"/>
    </w:lvl>
  </w:abstractNum>
  <w:abstractNum w:abstractNumId="12" w15:restartNumberingAfterBreak="0">
    <w:nsid w:val="369247C3"/>
    <w:multiLevelType w:val="singleLevel"/>
    <w:tmpl w:val="376E012C"/>
    <w:lvl w:ilvl="0">
      <w:start w:val="1"/>
      <w:numFmt w:val="decimal"/>
      <w:lvlText w:val="%1"/>
      <w:legacy w:legacy="1" w:legacySpace="120" w:legacyIndent="360"/>
      <w:lvlJc w:val="left"/>
    </w:lvl>
  </w:abstractNum>
  <w:abstractNum w:abstractNumId="13" w15:restartNumberingAfterBreak="0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66F57"/>
    <w:multiLevelType w:val="hybridMultilevel"/>
    <w:tmpl w:val="47AC0926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A861169"/>
    <w:multiLevelType w:val="hybridMultilevel"/>
    <w:tmpl w:val="11D43898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73146"/>
    <w:multiLevelType w:val="hybridMultilevel"/>
    <w:tmpl w:val="2C3C5958"/>
    <w:lvl w:ilvl="0" w:tplc="E63E63E4">
      <w:start w:val="1"/>
      <w:numFmt w:val="decimal"/>
      <w:lvlText w:val="%1."/>
      <w:lvlJc w:val="left"/>
      <w:pPr>
        <w:tabs>
          <w:tab w:val="num" w:pos="417"/>
        </w:tabs>
        <w:ind w:left="5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D56604"/>
    <w:multiLevelType w:val="singleLevel"/>
    <w:tmpl w:val="0C7C5F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7882734E"/>
    <w:multiLevelType w:val="hybridMultilevel"/>
    <w:tmpl w:val="8A903056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602053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 w16cid:durableId="1748651053">
    <w:abstractNumId w:val="2"/>
  </w:num>
  <w:num w:numId="3" w16cid:durableId="746070774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4" w16cid:durableId="479729708">
    <w:abstractNumId w:val="5"/>
  </w:num>
  <w:num w:numId="5" w16cid:durableId="270285020">
    <w:abstractNumId w:val="11"/>
  </w:num>
  <w:num w:numId="6" w16cid:durableId="1536426626">
    <w:abstractNumId w:val="4"/>
  </w:num>
  <w:num w:numId="7" w16cid:durableId="897398113">
    <w:abstractNumId w:val="0"/>
    <w:lvlOverride w:ilvl="0">
      <w:lvl w:ilvl="0">
        <w:start w:val="6"/>
        <w:numFmt w:val="bullet"/>
        <w:lvlText w:val="-"/>
        <w:legacy w:legacy="1" w:legacySpace="120" w:legacyIndent="360"/>
        <w:lvlJc w:val="left"/>
        <w:pPr>
          <w:ind w:left="1440" w:hanging="360"/>
        </w:pPr>
      </w:lvl>
    </w:lvlOverride>
  </w:num>
  <w:num w:numId="8" w16cid:durableId="2084640114">
    <w:abstractNumId w:val="12"/>
  </w:num>
  <w:num w:numId="9" w16cid:durableId="751467766">
    <w:abstractNumId w:val="17"/>
  </w:num>
  <w:num w:numId="10" w16cid:durableId="988902550">
    <w:abstractNumId w:val="9"/>
  </w:num>
  <w:num w:numId="11" w16cid:durableId="375352978">
    <w:abstractNumId w:val="6"/>
  </w:num>
  <w:num w:numId="12" w16cid:durableId="422144507">
    <w:abstractNumId w:val="16"/>
  </w:num>
  <w:num w:numId="13" w16cid:durableId="550504276">
    <w:abstractNumId w:val="3"/>
  </w:num>
  <w:num w:numId="14" w16cid:durableId="787509408">
    <w:abstractNumId w:val="1"/>
  </w:num>
  <w:num w:numId="15" w16cid:durableId="47263883">
    <w:abstractNumId w:val="8"/>
  </w:num>
  <w:num w:numId="16" w16cid:durableId="460733930">
    <w:abstractNumId w:val="10"/>
  </w:num>
  <w:num w:numId="17" w16cid:durableId="1089083272">
    <w:abstractNumId w:val="7"/>
  </w:num>
  <w:num w:numId="18" w16cid:durableId="1150293055">
    <w:abstractNumId w:val="15"/>
  </w:num>
  <w:num w:numId="19" w16cid:durableId="528300359">
    <w:abstractNumId w:val="13"/>
  </w:num>
  <w:num w:numId="20" w16cid:durableId="86121288">
    <w:abstractNumId w:val="14"/>
  </w:num>
  <w:num w:numId="21" w16cid:durableId="1389458946">
    <w:abstractNumId w:val="18"/>
  </w:num>
  <w:num w:numId="22" w16cid:durableId="183895745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129859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3401058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73EF9A4-409F-4294-A614-4FCD1E2FDF52}"/>
  </w:docVars>
  <w:rsids>
    <w:rsidRoot w:val="007A0D33"/>
    <w:rsid w:val="0002018B"/>
    <w:rsid w:val="000579DA"/>
    <w:rsid w:val="00110BD4"/>
    <w:rsid w:val="00147429"/>
    <w:rsid w:val="00166541"/>
    <w:rsid w:val="00195F41"/>
    <w:rsid w:val="001B413D"/>
    <w:rsid w:val="001C3D3D"/>
    <w:rsid w:val="001D79E0"/>
    <w:rsid w:val="001F34C7"/>
    <w:rsid w:val="001F65B0"/>
    <w:rsid w:val="00225801"/>
    <w:rsid w:val="002632D1"/>
    <w:rsid w:val="00283D52"/>
    <w:rsid w:val="0029332B"/>
    <w:rsid w:val="002B79CA"/>
    <w:rsid w:val="002C0C86"/>
    <w:rsid w:val="002E2FC3"/>
    <w:rsid w:val="00334355"/>
    <w:rsid w:val="003468B4"/>
    <w:rsid w:val="00362F82"/>
    <w:rsid w:val="0036520E"/>
    <w:rsid w:val="003705DE"/>
    <w:rsid w:val="003B483D"/>
    <w:rsid w:val="003C0047"/>
    <w:rsid w:val="00402B2C"/>
    <w:rsid w:val="00407099"/>
    <w:rsid w:val="00410D8C"/>
    <w:rsid w:val="00426685"/>
    <w:rsid w:val="004460EF"/>
    <w:rsid w:val="00470653"/>
    <w:rsid w:val="00490C1F"/>
    <w:rsid w:val="004A6DE8"/>
    <w:rsid w:val="004C310C"/>
    <w:rsid w:val="0051273D"/>
    <w:rsid w:val="005A3A35"/>
    <w:rsid w:val="005D61CD"/>
    <w:rsid w:val="00610174"/>
    <w:rsid w:val="006172BC"/>
    <w:rsid w:val="00622D12"/>
    <w:rsid w:val="006773C9"/>
    <w:rsid w:val="00695584"/>
    <w:rsid w:val="00716707"/>
    <w:rsid w:val="00752E88"/>
    <w:rsid w:val="00767CE0"/>
    <w:rsid w:val="007A0D33"/>
    <w:rsid w:val="007C326A"/>
    <w:rsid w:val="00810DE3"/>
    <w:rsid w:val="008B3761"/>
    <w:rsid w:val="008D5E38"/>
    <w:rsid w:val="008F0B81"/>
    <w:rsid w:val="00954008"/>
    <w:rsid w:val="00965302"/>
    <w:rsid w:val="00966CEB"/>
    <w:rsid w:val="009C2997"/>
    <w:rsid w:val="009F48F4"/>
    <w:rsid w:val="00A10982"/>
    <w:rsid w:val="00A40F74"/>
    <w:rsid w:val="00A562E4"/>
    <w:rsid w:val="00A6574F"/>
    <w:rsid w:val="00A734E8"/>
    <w:rsid w:val="00A74553"/>
    <w:rsid w:val="00A847A7"/>
    <w:rsid w:val="00AA6FC0"/>
    <w:rsid w:val="00AC525A"/>
    <w:rsid w:val="00AD346C"/>
    <w:rsid w:val="00B116BA"/>
    <w:rsid w:val="00B317D9"/>
    <w:rsid w:val="00B75BC2"/>
    <w:rsid w:val="00BB654D"/>
    <w:rsid w:val="00BC68F8"/>
    <w:rsid w:val="00BE44D4"/>
    <w:rsid w:val="00C20B81"/>
    <w:rsid w:val="00C22BD0"/>
    <w:rsid w:val="00C63CBF"/>
    <w:rsid w:val="00C8773B"/>
    <w:rsid w:val="00CD1D5C"/>
    <w:rsid w:val="00CF6957"/>
    <w:rsid w:val="00D03926"/>
    <w:rsid w:val="00D23C33"/>
    <w:rsid w:val="00D96514"/>
    <w:rsid w:val="00DB4D4E"/>
    <w:rsid w:val="00DC26A1"/>
    <w:rsid w:val="00DC560B"/>
    <w:rsid w:val="00DF4B5B"/>
    <w:rsid w:val="00E5035B"/>
    <w:rsid w:val="00E61DED"/>
    <w:rsid w:val="00E666E2"/>
    <w:rsid w:val="00E77AE9"/>
    <w:rsid w:val="00EC0900"/>
    <w:rsid w:val="00F05D1A"/>
    <w:rsid w:val="00F5449D"/>
    <w:rsid w:val="00F6282C"/>
    <w:rsid w:val="00F81EA0"/>
    <w:rsid w:val="00FA381B"/>
    <w:rsid w:val="00FB211A"/>
    <w:rsid w:val="00FD0242"/>
    <w:rsid w:val="00FE3112"/>
    <w:rsid w:val="00F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9D8F709"/>
  <w15:docId w15:val="{20D3DC3A-B371-4A4F-B6C1-97F1EF8AF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tekst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qFormat/>
    <w:pPr>
      <w:keepNext/>
      <w:keepLines/>
      <w:suppressAutoHyphens/>
      <w:spacing w:before="12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spacing w:before="60" w:after="60"/>
      <w:outlineLvl w:val="2"/>
    </w:pPr>
  </w:style>
  <w:style w:type="paragraph" w:styleId="Nagwek4">
    <w:name w:val="heading 4"/>
    <w:basedOn w:val="Normalny"/>
    <w:next w:val="Normalny"/>
    <w:qFormat/>
    <w:pPr>
      <w:keepNext/>
      <w:numPr>
        <w:ilvl w:val="12"/>
      </w:numPr>
      <w:spacing w:after="8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semiHidden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pPr>
      <w:ind w:left="708"/>
      <w:jc w:val="left"/>
    </w:pPr>
    <w:rPr>
      <w:rFonts w:ascii="Arial" w:hAnsi="Arial"/>
      <w:sz w:val="24"/>
    </w:rPr>
  </w:style>
  <w:style w:type="paragraph" w:customStyle="1" w:styleId="Rysunek">
    <w:name w:val="Rysunek"/>
    <w:basedOn w:val="Normalny"/>
    <w:next w:val="Tekstpodstawowy"/>
    <w:pPr>
      <w:keepLines/>
      <w:tabs>
        <w:tab w:val="left" w:pos="-720"/>
      </w:tabs>
      <w:suppressAutoHyphens/>
      <w:spacing w:before="260"/>
      <w:jc w:val="center"/>
    </w:pPr>
    <w:rPr>
      <w:b/>
      <w:noProof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styleId="Tekstkomentarza">
    <w:name w:val="annotation text"/>
    <w:basedOn w:val="Normalny"/>
    <w:semiHidden/>
    <w:pPr>
      <w:overflowPunct/>
      <w:autoSpaceDE/>
      <w:autoSpaceDN/>
      <w:adjustRightInd/>
      <w:spacing w:before="120"/>
      <w:textAlignment w:val="auto"/>
    </w:pPr>
    <w:rPr>
      <w:sz w:val="24"/>
    </w:rPr>
  </w:style>
  <w:style w:type="paragraph" w:styleId="Tekstpodstawowywcity">
    <w:name w:val="Body Text Indent"/>
    <w:basedOn w:val="Normalny"/>
    <w:pPr>
      <w:ind w:firstLine="709"/>
    </w:pPr>
    <w:rPr>
      <w:szCs w:val="22"/>
    </w:rPr>
  </w:style>
  <w:style w:type="paragraph" w:styleId="Tekstpodstawowywcity2">
    <w:name w:val="Body Text Indent 2"/>
    <w:basedOn w:val="Normalny"/>
    <w:pPr>
      <w:numPr>
        <w:ilvl w:val="12"/>
      </w:numPr>
      <w:ind w:left="851" w:hanging="851"/>
      <w:jc w:val="center"/>
    </w:pPr>
    <w:rPr>
      <w:b/>
      <w:bCs/>
    </w:rPr>
  </w:style>
  <w:style w:type="paragraph" w:styleId="Tekstpodstawowy2">
    <w:name w:val="Body Text 2"/>
    <w:basedOn w:val="Normalny"/>
    <w:pPr>
      <w:overflowPunct/>
      <w:autoSpaceDE/>
      <w:autoSpaceDN/>
      <w:adjustRightInd/>
      <w:jc w:val="left"/>
      <w:textAlignment w:val="auto"/>
    </w:pPr>
  </w:style>
  <w:style w:type="character" w:customStyle="1" w:styleId="NagwekZnak">
    <w:name w:val="Nagłówek Znak"/>
    <w:basedOn w:val="Domylnaczcionkaakapitu"/>
    <w:link w:val="Nagwek"/>
    <w:rsid w:val="00FE3112"/>
    <w:rPr>
      <w:rFonts w:ascii="Century Gothic" w:hAnsi="Century Gothic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E3112"/>
  </w:style>
  <w:style w:type="paragraph" w:styleId="Akapitzlist">
    <w:name w:val="List Paragraph"/>
    <w:basedOn w:val="Normalny"/>
    <w:uiPriority w:val="34"/>
    <w:qFormat/>
    <w:rsid w:val="00263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9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73EF9A4-409F-4294-A614-4FCD1E2FDF5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 98</Template>
  <TotalTime>14</TotalTime>
  <Pages>19</Pages>
  <Words>7764</Words>
  <Characters>46584</Characters>
  <Application>Microsoft Office Word</Application>
  <DocSecurity>0</DocSecurity>
  <Lines>388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Oznakowanie poziome</vt:lpstr>
    </vt:vector>
  </TitlesOfParts>
  <Company>BZDBDiM Sp. z o.o.</Company>
  <LinksUpToDate>false</LinksUpToDate>
  <CharactersWithSpaces>54240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Oznakowanie poziome</dc:title>
  <dc:subject>ost</dc:subject>
  <dc:creator>BZDBDiM Sp. z o.o.</dc:creator>
  <cp:keywords>specyfikacje, drogi, drogownictwo, ost</cp:keywords>
  <dc:description>D-07.01.01</dc:description>
  <cp:lastModifiedBy>Aneta Morawska-Jędrzejczak</cp:lastModifiedBy>
  <cp:revision>6</cp:revision>
  <cp:lastPrinted>2026-04-15T09:36:00Z</cp:lastPrinted>
  <dcterms:created xsi:type="dcterms:W3CDTF">2022-02-25T06:51:00Z</dcterms:created>
  <dcterms:modified xsi:type="dcterms:W3CDTF">2026-04-15T09:38:00Z</dcterms:modified>
</cp:coreProperties>
</file>